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451DF" w14:textId="48D4EDBC" w:rsidR="00F71FFC" w:rsidRPr="00135C58" w:rsidRDefault="00D70450" w:rsidP="00F347A7">
      <w:pPr>
        <w:pStyle w:val="svTitle"/>
        <w:rPr>
          <w:sz w:val="48"/>
          <w:szCs w:val="44"/>
        </w:rPr>
      </w:pPr>
      <w:r w:rsidRPr="00135C58">
        <w:rPr>
          <w:sz w:val="48"/>
          <w:szCs w:val="44"/>
        </w:rPr>
        <w:t>Venturer Unit Management Course</w:t>
      </w:r>
      <w:r w:rsidR="00B02821" w:rsidRPr="00135C58">
        <w:rPr>
          <w:sz w:val="48"/>
          <w:szCs w:val="44"/>
        </w:rPr>
        <w:t xml:space="preserve"> Guide</w:t>
      </w:r>
    </w:p>
    <w:p w14:paraId="69EFF87B" w14:textId="384EC11A" w:rsidR="00157E07" w:rsidRPr="00DD29CA" w:rsidRDefault="000D47E2" w:rsidP="00DD29CA">
      <w:pPr>
        <w:pStyle w:val="svSectionHeader"/>
      </w:pPr>
      <w:r w:rsidRPr="00DD29CA">
        <w:t>Overview</w:t>
      </w:r>
    </w:p>
    <w:p w14:paraId="7C653758" w14:textId="77777777" w:rsidR="000D47E2" w:rsidRDefault="000D47E2" w:rsidP="000D47E2">
      <w:pPr>
        <w:pStyle w:val="svBody"/>
      </w:pPr>
      <w:r>
        <w:t>The purpose of the new Unit Management Course is to provide new Venturers with a wide ranging understanding of the expectations of Venturers and their behaviour alongside how to properly undertake the duties of working within their units.</w:t>
      </w:r>
    </w:p>
    <w:p w14:paraId="2EC8C491" w14:textId="31C00826" w:rsidR="004C314A" w:rsidRDefault="000D47E2" w:rsidP="004C314A">
      <w:pPr>
        <w:pStyle w:val="svBody"/>
      </w:pPr>
      <w:r>
        <w:t>The course should be undertaken over ONE day (6-8 Hours</w:t>
      </w:r>
      <w:r w:rsidR="00EC1FED">
        <w:t>.</w:t>
      </w:r>
      <w:r>
        <w:t>)</w:t>
      </w:r>
      <w:r w:rsidR="00EC1FED">
        <w:t xml:space="preserve"> </w:t>
      </w:r>
      <w:r w:rsidR="004C314A">
        <w:t xml:space="preserve">Unit Management courses are most often run within a District, where the need of each individual Unit is easily recognised and accommodated. </w:t>
      </w:r>
    </w:p>
    <w:p w14:paraId="1B166BF4" w14:textId="77777777" w:rsidR="000D47E2" w:rsidRDefault="000D47E2" w:rsidP="000D47E2">
      <w:pPr>
        <w:pStyle w:val="svBody"/>
      </w:pPr>
      <w:r>
        <w:t>The purpose of this document is to outline the new Unit Management course for course leaders and organisers and give a detailed account of what points should be covered when running it.</w:t>
      </w:r>
    </w:p>
    <w:p w14:paraId="72D8E55E" w14:textId="77777777" w:rsidR="000D47E2" w:rsidRDefault="000D47E2" w:rsidP="000D47E2">
      <w:pPr>
        <w:pStyle w:val="svBody"/>
      </w:pPr>
      <w:r>
        <w:t>The course should have a maximum of 24 Venturers which should break off into patrols of six for all group activities over the duration of the course.</w:t>
      </w:r>
    </w:p>
    <w:p w14:paraId="644CF130" w14:textId="557FAD7D" w:rsidR="000D47E2" w:rsidRDefault="00EC1FED" w:rsidP="000D47E2">
      <w:pPr>
        <w:pStyle w:val="svBody"/>
      </w:pPr>
      <w:r>
        <w:t>Y</w:t>
      </w:r>
      <w:r w:rsidR="000D47E2">
        <w:t xml:space="preserve">outh </w:t>
      </w:r>
      <w:r>
        <w:t xml:space="preserve">must be </w:t>
      </w:r>
      <w:r w:rsidR="000D47E2">
        <w:t xml:space="preserve">included in the creation and presentation of at least one area of this course. </w:t>
      </w:r>
      <w:r>
        <w:t>H</w:t>
      </w:r>
      <w:r w:rsidR="000D47E2">
        <w:t>aving a strong youth presence has proven to not only be a great way to uphold youth led, adult supported but also far more engaging for Venturers who are hearing other Venturers speak.</w:t>
      </w:r>
    </w:p>
    <w:p w14:paraId="6ACFEF68" w14:textId="48DF9A23" w:rsidR="0017552F" w:rsidRPr="00DD29CA" w:rsidRDefault="0017552F" w:rsidP="00DD29CA">
      <w:pPr>
        <w:pStyle w:val="svSectionHeader"/>
      </w:pPr>
      <w:r w:rsidRPr="00DD29CA">
        <w:t>Course Content</w:t>
      </w:r>
    </w:p>
    <w:p w14:paraId="008CE3A8" w14:textId="1DE29E2D" w:rsidR="0055221B" w:rsidRDefault="00F751D9" w:rsidP="00224DA4">
      <w:pPr>
        <w:pStyle w:val="svBody"/>
      </w:pPr>
      <w:r>
        <w:t>Most of the content required for managing and running a Venturer Unit is available online</w:t>
      </w:r>
      <w:r w:rsidR="00CF4E1D">
        <w:t>, but it</w:t>
      </w:r>
      <w:r w:rsidR="00975ABC">
        <w:t xml:space="preserve"> can be difficult to locate</w:t>
      </w:r>
      <w:r>
        <w:t xml:space="preserve">.  The intent of this Guide is </w:t>
      </w:r>
      <w:r w:rsidR="00975ABC">
        <w:t xml:space="preserve"> to provide an index to this material, </w:t>
      </w:r>
      <w:r w:rsidR="00DE7888">
        <w:t xml:space="preserve">wherever possible </w:t>
      </w:r>
      <w:r w:rsidR="0081035A">
        <w:t>via</w:t>
      </w:r>
      <w:r>
        <w:t xml:space="preserve"> links</w:t>
      </w:r>
      <w:r w:rsidR="0081035A">
        <w:t xml:space="preserve">, with </w:t>
      </w:r>
      <w:r w:rsidR="00AF1F78">
        <w:t xml:space="preserve">minimal </w:t>
      </w:r>
      <w:r w:rsidR="0081035A">
        <w:t xml:space="preserve">content </w:t>
      </w:r>
      <w:r w:rsidR="00AF1F78">
        <w:t>provided using documents, slide packs or other media</w:t>
      </w:r>
      <w:r w:rsidR="00DE7888">
        <w:t xml:space="preserve">. </w:t>
      </w:r>
    </w:p>
    <w:p w14:paraId="3A59FF96" w14:textId="4B9950BE" w:rsidR="00B8094C" w:rsidRDefault="00B8094C" w:rsidP="008A6699">
      <w:pPr>
        <w:pStyle w:val="svHeading1"/>
      </w:pPr>
      <w:r>
        <w:t>Introduction to Section</w:t>
      </w:r>
      <w:r w:rsidR="00AB1561">
        <w:t xml:space="preserve"> (and Scouting)</w:t>
      </w:r>
    </w:p>
    <w:p w14:paraId="3B02B9A0" w14:textId="324F6EAE" w:rsidR="00BB37BE" w:rsidRDefault="00BB37BE" w:rsidP="00BB37BE">
      <w:pPr>
        <w:pStyle w:val="svBody"/>
      </w:pPr>
      <w:r>
        <w:t xml:space="preserve">To start a Unit Management </w:t>
      </w:r>
      <w:proofErr w:type="gramStart"/>
      <w:r>
        <w:t>Course</w:t>
      </w:r>
      <w:proofErr w:type="gramEnd"/>
      <w:r>
        <w:t xml:space="preserve"> it’s important to give a brief outline of the Scouting program, Achievement Pathways and structure. This is to help the participant better understand where they fit as a leader within their unit and Scouting </w:t>
      </w:r>
      <w:r w:rsidR="00081B9C">
        <w:t>especially</w:t>
      </w:r>
      <w:r>
        <w:t xml:space="preserve"> because a large proportion of course participants are newer to Scouting or the Venturer Section. Briefly discuss the following:</w:t>
      </w:r>
    </w:p>
    <w:p w14:paraId="4C2CCDF5" w14:textId="698AB7FB" w:rsidR="00BB37BE" w:rsidRDefault="00BB37BE" w:rsidP="00081B9C">
      <w:pPr>
        <w:pStyle w:val="svBody"/>
        <w:numPr>
          <w:ilvl w:val="0"/>
          <w:numId w:val="5"/>
        </w:numPr>
      </w:pPr>
      <w:r>
        <w:rPr>
          <w:rFonts w:hint="eastAsia"/>
        </w:rPr>
        <w:t>Unit Council Structure</w:t>
      </w:r>
    </w:p>
    <w:p w14:paraId="6DE5FFCD" w14:textId="16DFB65D" w:rsidR="00BB37BE" w:rsidRDefault="008D6501" w:rsidP="00081B9C">
      <w:pPr>
        <w:pStyle w:val="svBody"/>
        <w:numPr>
          <w:ilvl w:val="0"/>
          <w:numId w:val="5"/>
        </w:numPr>
      </w:pPr>
      <w:r>
        <w:t>The Program Structure (</w:t>
      </w:r>
      <w:r w:rsidR="00081B9C">
        <w:t>Achievement Pathways</w:t>
      </w:r>
      <w:r>
        <w:t>)</w:t>
      </w:r>
    </w:p>
    <w:p w14:paraId="4C03521E" w14:textId="77777777" w:rsidR="00BB37BE" w:rsidRDefault="00BB37BE" w:rsidP="00BB37BE">
      <w:pPr>
        <w:pStyle w:val="svBody"/>
      </w:pPr>
      <w:r>
        <w:t xml:space="preserve">This should be a short section and only a brief overview of the two points above. It should not require an activity or excessive explanation. </w:t>
      </w:r>
    </w:p>
    <w:p w14:paraId="410AA9C6" w14:textId="5E8CB89F" w:rsidR="00636076" w:rsidRDefault="003936A5" w:rsidP="002B24A5">
      <w:pPr>
        <w:pStyle w:val="BlockText"/>
      </w:pPr>
      <w:r w:rsidRPr="0040649E">
        <w:rPr>
          <w:b/>
          <w:bCs/>
        </w:rPr>
        <w:t>Course Activity Suggestion</w:t>
      </w:r>
      <w:r>
        <w:t xml:space="preserve">: </w:t>
      </w:r>
      <w:r w:rsidR="00237EFE" w:rsidRPr="00081B9C">
        <w:t>Look</w:t>
      </w:r>
      <w:r w:rsidR="00BB37BE" w:rsidRPr="00081B9C">
        <w:t xml:space="preserve"> at the </w:t>
      </w:r>
      <w:r w:rsidR="00992411">
        <w:t>Venturer Program overview</w:t>
      </w:r>
      <w:r w:rsidR="00BB37BE" w:rsidRPr="00081B9C">
        <w:t xml:space="preserve">: </w:t>
      </w:r>
      <w:hyperlink r:id="rId8" w:history="1">
        <w:r w:rsidR="009F10A2" w:rsidRPr="007E1B57">
          <w:rPr>
            <w:rStyle w:val="Hyperlink"/>
          </w:rPr>
          <w:t>https://scoutsvictoria.com.au/age-sections-adults/venturers/the-venturer-program/</w:t>
        </w:r>
      </w:hyperlink>
    </w:p>
    <w:p w14:paraId="46B3851F" w14:textId="77777777" w:rsidR="00237EFE" w:rsidRDefault="00F40A80" w:rsidP="002B24A5">
      <w:pPr>
        <w:pStyle w:val="BlockText"/>
      </w:pPr>
      <w:r>
        <w:t>And click into the links:</w:t>
      </w:r>
    </w:p>
    <w:p w14:paraId="33E8E244" w14:textId="77777777" w:rsidR="00237EFE" w:rsidRDefault="00F40A80" w:rsidP="002B24A5">
      <w:pPr>
        <w:pStyle w:val="BlockText"/>
      </w:pPr>
      <w:r>
        <w:lastRenderedPageBreak/>
        <w:t>Introduction to Section</w:t>
      </w:r>
    </w:p>
    <w:p w14:paraId="1F6B8ED1" w14:textId="77777777" w:rsidR="00237EFE" w:rsidRDefault="00F40A80" w:rsidP="002B24A5">
      <w:pPr>
        <w:pStyle w:val="BlockText"/>
      </w:pPr>
      <w:r>
        <w:t>•</w:t>
      </w:r>
      <w:r>
        <w:tab/>
      </w:r>
      <w:hyperlink r:id="rId9" w:history="1">
        <w:r w:rsidRPr="007E1B57">
          <w:rPr>
            <w:rStyle w:val="Hyperlink"/>
          </w:rPr>
          <w:t>https://scoutsvictoria.com.au/age-sections-adults/venturers/the-venturer-program/program-essentials-introduction-to-section/</w:t>
        </w:r>
      </w:hyperlink>
      <w:r>
        <w:t xml:space="preserve"> </w:t>
      </w:r>
    </w:p>
    <w:p w14:paraId="06E9D024" w14:textId="77777777" w:rsidR="00237EFE" w:rsidRDefault="00F40A80" w:rsidP="002B24A5">
      <w:pPr>
        <w:pStyle w:val="BlockText"/>
      </w:pPr>
      <w:r>
        <w:t>Program Essentials</w:t>
      </w:r>
    </w:p>
    <w:p w14:paraId="4D1E3FF6" w14:textId="25CEBB07" w:rsidR="0040649E" w:rsidRPr="00081B9C" w:rsidRDefault="00F40A80" w:rsidP="002B24A5">
      <w:pPr>
        <w:pStyle w:val="BlockText"/>
      </w:pPr>
      <w:r>
        <w:t>•</w:t>
      </w:r>
      <w:r>
        <w:tab/>
      </w:r>
      <w:hyperlink r:id="rId10" w:history="1">
        <w:r w:rsidRPr="007E1B57">
          <w:rPr>
            <w:rStyle w:val="Hyperlink"/>
          </w:rPr>
          <w:t>https://scoutsvictoria.com.au/age-sections-adults/venturers/the-venturer-program/program-essentials-overview/</w:t>
        </w:r>
      </w:hyperlink>
      <w:r>
        <w:t xml:space="preserve"> </w:t>
      </w:r>
    </w:p>
    <w:p w14:paraId="5A91EAB3" w14:textId="58316755" w:rsidR="00B8094C" w:rsidRPr="00D75F64" w:rsidRDefault="00B8094C" w:rsidP="00D75F64">
      <w:pPr>
        <w:pStyle w:val="svHeading1"/>
      </w:pPr>
      <w:r w:rsidRPr="00D75F64">
        <w:t>Unit Code and Constitution</w:t>
      </w:r>
    </w:p>
    <w:p w14:paraId="6D626F12" w14:textId="7AEE6F5A" w:rsidR="00041296" w:rsidRDefault="00041296" w:rsidP="00041296">
      <w:pPr>
        <w:pStyle w:val="svBody"/>
      </w:pPr>
      <w:r>
        <w:t xml:space="preserve">Understanding the </w:t>
      </w:r>
      <w:r w:rsidR="008A6699">
        <w:t xml:space="preserve">Unit Code </w:t>
      </w:r>
      <w:r>
        <w:t xml:space="preserve">in Scouting is important, leaders within a </w:t>
      </w:r>
      <w:r w:rsidR="008A6699">
        <w:t xml:space="preserve">Unit </w:t>
      </w:r>
      <w:r>
        <w:t xml:space="preserve">should lead by example and let others know when they breach the trust that is placed on them as a member of the unit. A unit should set out their own </w:t>
      </w:r>
      <w:r w:rsidR="00337636">
        <w:t xml:space="preserve">Unit Code </w:t>
      </w:r>
      <w:r>
        <w:t xml:space="preserve">which includes what THEY expect from their </w:t>
      </w:r>
      <w:r w:rsidR="00337636">
        <w:t xml:space="preserve">Unit </w:t>
      </w:r>
      <w:r>
        <w:t>and what mechanisms will be put in place when someone breaks this code.</w:t>
      </w:r>
    </w:p>
    <w:p w14:paraId="7F5872D8" w14:textId="5FAFEA94" w:rsidR="00614DB2" w:rsidRDefault="00041296" w:rsidP="00041296">
      <w:pPr>
        <w:pStyle w:val="svBody"/>
      </w:pPr>
      <w:r>
        <w:t>It is important to note</w:t>
      </w:r>
      <w:r w:rsidR="00337636">
        <w:t xml:space="preserve"> the distinction between the Unit Code and the Unit </w:t>
      </w:r>
      <w:r w:rsidR="00A723A7">
        <w:t>Constitution</w:t>
      </w:r>
      <w:r w:rsidR="00614DB2">
        <w:t>:</w:t>
      </w:r>
    </w:p>
    <w:p w14:paraId="55748778" w14:textId="53A6AF2B" w:rsidR="00A723A7" w:rsidRDefault="00614DB2" w:rsidP="00614DB2">
      <w:pPr>
        <w:pStyle w:val="svBody"/>
        <w:numPr>
          <w:ilvl w:val="0"/>
          <w:numId w:val="3"/>
        </w:numPr>
      </w:pPr>
      <w:r>
        <w:t>Code is for behaviour</w:t>
      </w:r>
      <w:r w:rsidR="00EE73C7">
        <w:t xml:space="preserve"> and culture</w:t>
      </w:r>
    </w:p>
    <w:p w14:paraId="0F2289C9" w14:textId="7C614C16" w:rsidR="00614DB2" w:rsidRDefault="00614DB2" w:rsidP="00614DB2">
      <w:pPr>
        <w:pStyle w:val="svBody"/>
        <w:numPr>
          <w:ilvl w:val="0"/>
          <w:numId w:val="3"/>
        </w:numPr>
      </w:pPr>
      <w:r>
        <w:t>Constitution is for structure</w:t>
      </w:r>
      <w:r w:rsidR="00A723A7">
        <w:t xml:space="preserve"> and rules</w:t>
      </w:r>
      <w:r w:rsidR="00EE73C7">
        <w:t xml:space="preserve"> that govern how your unit functions (unit chair, finances, etc.)</w:t>
      </w:r>
    </w:p>
    <w:p w14:paraId="32746E67" w14:textId="77777777" w:rsidR="00305719" w:rsidRDefault="00B034F6" w:rsidP="00041296">
      <w:pPr>
        <w:pStyle w:val="svBody"/>
      </w:pPr>
      <w:r>
        <w:t>Link to Unit Code</w:t>
      </w:r>
    </w:p>
    <w:p w14:paraId="164CE3CA" w14:textId="77777777" w:rsidR="00E31C81" w:rsidRDefault="00E31C81" w:rsidP="00E31C81">
      <w:pPr>
        <w:pStyle w:val="svBody"/>
        <w:numPr>
          <w:ilvl w:val="0"/>
          <w:numId w:val="3"/>
        </w:numPr>
      </w:pPr>
      <w:hyperlink r:id="rId11" w:history="1">
        <w:r w:rsidRPr="007E1B57">
          <w:rPr>
            <w:rStyle w:val="Hyperlink"/>
          </w:rPr>
          <w:t>https://scoutsvictoria.com.au/media/8477/venturer-code-of-conduct-resources.pdf</w:t>
        </w:r>
      </w:hyperlink>
      <w:r>
        <w:t xml:space="preserve"> </w:t>
      </w:r>
    </w:p>
    <w:p w14:paraId="07AF2239" w14:textId="24ACF936" w:rsidR="00041296" w:rsidRDefault="00305719" w:rsidP="00305719">
      <w:pPr>
        <w:pStyle w:val="svBody"/>
      </w:pPr>
      <w:r>
        <w:t xml:space="preserve">A Unit </w:t>
      </w:r>
      <w:r w:rsidR="008A6699">
        <w:t xml:space="preserve">Constitution </w:t>
      </w:r>
      <w:r w:rsidR="00041296">
        <w:t>typically includes:</w:t>
      </w:r>
    </w:p>
    <w:p w14:paraId="64C09FD3" w14:textId="7E8B3B80" w:rsidR="00041296" w:rsidRDefault="00041296" w:rsidP="0017365F">
      <w:pPr>
        <w:pStyle w:val="svBody"/>
        <w:numPr>
          <w:ilvl w:val="0"/>
          <w:numId w:val="11"/>
        </w:numPr>
      </w:pPr>
      <w:r>
        <w:rPr>
          <w:rFonts w:hint="eastAsia"/>
        </w:rPr>
        <w:t>Unit Expectations</w:t>
      </w:r>
    </w:p>
    <w:p w14:paraId="66FFFA66" w14:textId="70350004" w:rsidR="00305719" w:rsidRDefault="00305719" w:rsidP="0017365F">
      <w:pPr>
        <w:pStyle w:val="svBody"/>
        <w:numPr>
          <w:ilvl w:val="1"/>
          <w:numId w:val="11"/>
        </w:numPr>
      </w:pPr>
      <w:r>
        <w:t>Meeting nights</w:t>
      </w:r>
    </w:p>
    <w:p w14:paraId="2AAC5EC5" w14:textId="42FE7007" w:rsidR="00305719" w:rsidRDefault="005F6B74" w:rsidP="0017365F">
      <w:pPr>
        <w:pStyle w:val="svBody"/>
        <w:numPr>
          <w:ilvl w:val="1"/>
          <w:numId w:val="11"/>
        </w:numPr>
      </w:pPr>
      <w:r>
        <w:t>Attendance</w:t>
      </w:r>
    </w:p>
    <w:p w14:paraId="7940E0DB" w14:textId="43F327B0" w:rsidR="00305719" w:rsidRDefault="00305719" w:rsidP="0017365F">
      <w:pPr>
        <w:pStyle w:val="svBody"/>
        <w:numPr>
          <w:ilvl w:val="1"/>
          <w:numId w:val="11"/>
        </w:numPr>
      </w:pPr>
      <w:r>
        <w:t>Wearing of uniform</w:t>
      </w:r>
    </w:p>
    <w:p w14:paraId="4728A408" w14:textId="4C173367" w:rsidR="0093087F" w:rsidRDefault="0093087F" w:rsidP="0017365F">
      <w:pPr>
        <w:pStyle w:val="svBody"/>
        <w:numPr>
          <w:ilvl w:val="0"/>
          <w:numId w:val="11"/>
        </w:numPr>
      </w:pPr>
      <w:r>
        <w:t>Unit Council</w:t>
      </w:r>
    </w:p>
    <w:p w14:paraId="16613F80" w14:textId="626D5284" w:rsidR="0093087F" w:rsidRDefault="0093087F" w:rsidP="0017365F">
      <w:pPr>
        <w:pStyle w:val="svBody"/>
        <w:numPr>
          <w:ilvl w:val="1"/>
          <w:numId w:val="11"/>
        </w:numPr>
      </w:pPr>
      <w:r>
        <w:t>Roles</w:t>
      </w:r>
    </w:p>
    <w:p w14:paraId="2331BBC7" w14:textId="5F9E75EB" w:rsidR="0093087F" w:rsidRDefault="005F6B74" w:rsidP="0017365F">
      <w:pPr>
        <w:pStyle w:val="svBody"/>
        <w:numPr>
          <w:ilvl w:val="1"/>
          <w:numId w:val="11"/>
        </w:numPr>
      </w:pPr>
      <w:r>
        <w:t>Term and Elections</w:t>
      </w:r>
    </w:p>
    <w:p w14:paraId="4CC0478E" w14:textId="57B684F3" w:rsidR="00041296" w:rsidRDefault="0017365F" w:rsidP="0017365F">
      <w:pPr>
        <w:pStyle w:val="svBody"/>
        <w:numPr>
          <w:ilvl w:val="0"/>
          <w:numId w:val="11"/>
        </w:numPr>
      </w:pPr>
      <w:r>
        <w:t>Management of Unit Assets</w:t>
      </w:r>
    </w:p>
    <w:p w14:paraId="68BEE6D0" w14:textId="36AC47E6" w:rsidR="0017365F" w:rsidRDefault="0017365F" w:rsidP="0017365F">
      <w:pPr>
        <w:pStyle w:val="svBody"/>
        <w:numPr>
          <w:ilvl w:val="1"/>
          <w:numId w:val="11"/>
        </w:numPr>
      </w:pPr>
      <w:r>
        <w:t>Equipment</w:t>
      </w:r>
    </w:p>
    <w:p w14:paraId="31D77084" w14:textId="627A3BB4" w:rsidR="0017365F" w:rsidRDefault="0017365F" w:rsidP="00A57192">
      <w:pPr>
        <w:pStyle w:val="svBody"/>
        <w:numPr>
          <w:ilvl w:val="1"/>
          <w:numId w:val="11"/>
        </w:numPr>
      </w:pPr>
      <w:r>
        <w:t>Finances</w:t>
      </w:r>
    </w:p>
    <w:p w14:paraId="0785EDA1" w14:textId="76CF37AE" w:rsidR="00041296" w:rsidRDefault="00A57192" w:rsidP="0017365F">
      <w:pPr>
        <w:pStyle w:val="svBody"/>
        <w:numPr>
          <w:ilvl w:val="0"/>
          <w:numId w:val="11"/>
        </w:numPr>
      </w:pPr>
      <w:r>
        <w:t>Any local requirements</w:t>
      </w:r>
    </w:p>
    <w:p w14:paraId="3DBD0C7A" w14:textId="686627B9" w:rsidR="009B0BFF" w:rsidRDefault="009B0BFF" w:rsidP="009B0BFF">
      <w:pPr>
        <w:pStyle w:val="svBody"/>
      </w:pPr>
      <w:r>
        <w:t xml:space="preserve">A Unit Constitution should not include clauses that are covered by Scouts </w:t>
      </w:r>
      <w:r w:rsidR="00E31C81">
        <w:t xml:space="preserve">Australia </w:t>
      </w:r>
      <w:r>
        <w:t>policies and rules</w:t>
      </w:r>
      <w:r w:rsidR="00EB0FD9">
        <w:t xml:space="preserve"> or any Branch derivatives</w:t>
      </w:r>
      <w:r w:rsidR="00642AE0">
        <w:t>,</w:t>
      </w:r>
      <w:r w:rsidR="00C05656">
        <w:t xml:space="preserve"> or Laws of the Country or State.</w:t>
      </w:r>
    </w:p>
    <w:p w14:paraId="20C47276" w14:textId="7C7C0B4B" w:rsidR="00006411" w:rsidRPr="0040649E" w:rsidRDefault="00006411" w:rsidP="002B24A5">
      <w:pPr>
        <w:pStyle w:val="BlockText"/>
      </w:pPr>
      <w:r w:rsidRPr="0040649E">
        <w:rPr>
          <w:b/>
          <w:bCs/>
        </w:rPr>
        <w:t>Course Activity Suggestion</w:t>
      </w:r>
      <w:r w:rsidRPr="0040649E">
        <w:t xml:space="preserve">: Ask the Venturers attending the course to bring a copy of their </w:t>
      </w:r>
      <w:r w:rsidR="0040649E" w:rsidRPr="0040649E">
        <w:t xml:space="preserve">Unit Constitution </w:t>
      </w:r>
      <w:r w:rsidRPr="0040649E">
        <w:t xml:space="preserve">and </w:t>
      </w:r>
      <w:r w:rsidR="0040649E">
        <w:t>Unit C</w:t>
      </w:r>
      <w:r w:rsidRPr="0040649E">
        <w:t xml:space="preserve">ode. This can allow for the Venturers to understand (and sometimes discover) their own constitution and share what is </w:t>
      </w:r>
      <w:r w:rsidRPr="0040649E">
        <w:lastRenderedPageBreak/>
        <w:t>included by unpacking their own in a whole group.</w:t>
      </w:r>
    </w:p>
    <w:p w14:paraId="4C474D67" w14:textId="77777777" w:rsidR="00006411" w:rsidRPr="0040649E" w:rsidRDefault="00006411" w:rsidP="002B24A5">
      <w:pPr>
        <w:pStyle w:val="BlockText"/>
      </w:pPr>
      <w:r w:rsidRPr="0040649E">
        <w:t>Then in their patrols they can create a unit code &amp; a unit constitution using the guidelines given above and the constitutions bought by fellow Venturers. This can then present it to the group to compare.</w:t>
      </w:r>
    </w:p>
    <w:p w14:paraId="2191D4F4" w14:textId="51BABFE9" w:rsidR="00006411" w:rsidRPr="0040649E" w:rsidRDefault="00006411" w:rsidP="002B24A5">
      <w:pPr>
        <w:pStyle w:val="BlockText"/>
      </w:pPr>
      <w:r w:rsidRPr="0040649E">
        <w:t xml:space="preserve">This should also include a list of roles you would have in your unit council. </w:t>
      </w:r>
    </w:p>
    <w:p w14:paraId="008B6962" w14:textId="6DC90ED2" w:rsidR="008C2EEE" w:rsidRDefault="00B8094C" w:rsidP="00D75F64">
      <w:pPr>
        <w:pStyle w:val="svHeading1"/>
      </w:pPr>
      <w:r w:rsidRPr="00D75F64">
        <w:t>Taking Care of your Unit</w:t>
      </w:r>
    </w:p>
    <w:p w14:paraId="09648434" w14:textId="50BDFFB6" w:rsidR="00320B9B" w:rsidRDefault="00320B9B" w:rsidP="00642AE0">
      <w:pPr>
        <w:pStyle w:val="svBody"/>
      </w:pPr>
      <w:r w:rsidRPr="00320B9B">
        <w:t xml:space="preserve">As a member of your </w:t>
      </w:r>
      <w:proofErr w:type="gramStart"/>
      <w:r w:rsidRPr="00320B9B">
        <w:t>Unit</w:t>
      </w:r>
      <w:proofErr w:type="gramEnd"/>
      <w:r w:rsidRPr="00320B9B">
        <w:t xml:space="preserve"> it is important to look out for your other Unit members. This includes both the physical and mental health and isn’t exclusive to what happens on a scout night. Making sure you and your Unit apply the key points below within your Unit planning and your Unit structure is a great way to ensure this care and ultimately fun is maintained at any scouting activities your Unit takes part in.</w:t>
      </w:r>
    </w:p>
    <w:p w14:paraId="17BA853E" w14:textId="4C6FAC92" w:rsidR="00C9393C" w:rsidRDefault="00496995" w:rsidP="008C02CC">
      <w:pPr>
        <w:pStyle w:val="svBody"/>
        <w:numPr>
          <w:ilvl w:val="0"/>
          <w:numId w:val="4"/>
        </w:numPr>
      </w:pPr>
      <w:hyperlink r:id="rId12" w:history="1">
        <w:r>
          <w:rPr>
            <w:rStyle w:val="Hyperlink"/>
          </w:rPr>
          <w:t>Taking-Care-of-Your-Unit Slideshow March 2025.pptx</w:t>
        </w:r>
      </w:hyperlink>
    </w:p>
    <w:p w14:paraId="30B68445" w14:textId="7A5A78EE" w:rsidR="00B10466" w:rsidRDefault="0022304F" w:rsidP="008C02CC">
      <w:pPr>
        <w:pStyle w:val="svBody"/>
        <w:numPr>
          <w:ilvl w:val="0"/>
          <w:numId w:val="4"/>
        </w:numPr>
      </w:pPr>
      <w:hyperlink r:id="rId13" w:history="1">
        <w:r>
          <w:rPr>
            <w:rStyle w:val="Hyperlink"/>
          </w:rPr>
          <w:t>Taking-Care-of-Your-Unit Printout March 2025.pdf</w:t>
        </w:r>
      </w:hyperlink>
    </w:p>
    <w:p w14:paraId="6C3AAA1F" w14:textId="77777777" w:rsidR="00CB29EB" w:rsidRDefault="00D9019C" w:rsidP="002B24A5">
      <w:pPr>
        <w:pStyle w:val="BlockText"/>
      </w:pPr>
      <w:r w:rsidRPr="00CB29EB">
        <w:t>Course Activity Suggestion: As a patrol, work together to find ways you can make your unit a safe environment for people of different backgrounds and abilities along with how you will take care of both the physical and mental health of your unit.</w:t>
      </w:r>
    </w:p>
    <w:p w14:paraId="1BA8E3B6" w14:textId="368D77D3" w:rsidR="00D9019C" w:rsidRDefault="00D9019C" w:rsidP="002B24A5">
      <w:pPr>
        <w:pStyle w:val="BlockText"/>
      </w:pPr>
      <w:r>
        <w:t>This could be displaying resources such as helpline in your hall where people can see it and access it.</w:t>
      </w:r>
    </w:p>
    <w:p w14:paraId="5853A48A" w14:textId="77777777" w:rsidR="00C2428A" w:rsidRPr="00157B1F" w:rsidRDefault="00237EFE" w:rsidP="00157B1F">
      <w:pPr>
        <w:pStyle w:val="svHeading2"/>
      </w:pPr>
      <w:r w:rsidRPr="00157B1F">
        <w:t xml:space="preserve"> </w:t>
      </w:r>
      <w:r w:rsidR="00C2428A" w:rsidRPr="00157B1F">
        <w:t>Mental Health of your Unit!</w:t>
      </w:r>
    </w:p>
    <w:p w14:paraId="697CCAD9" w14:textId="77777777" w:rsidR="00C2428A" w:rsidRPr="00C2428A" w:rsidRDefault="00C2428A" w:rsidP="00C2428A">
      <w:pPr>
        <w:pStyle w:val="svBody"/>
      </w:pPr>
      <w:r w:rsidRPr="00C2428A">
        <w:t xml:space="preserve">Other support mechanisms such as Headspace and Kids Helpline are great ways to seek help if you or someone else is struggling and these should be promoted within your unit so </w:t>
      </w:r>
      <w:proofErr w:type="gramStart"/>
      <w:r w:rsidRPr="00C2428A">
        <w:t>all of</w:t>
      </w:r>
      <w:proofErr w:type="gramEnd"/>
      <w:r w:rsidRPr="00C2428A">
        <w:t xml:space="preserve"> your unit members know where they can seek support.</w:t>
      </w:r>
    </w:p>
    <w:p w14:paraId="61CC0B7B" w14:textId="77777777" w:rsidR="00C2428A" w:rsidRDefault="00C2428A" w:rsidP="00157B1F">
      <w:pPr>
        <w:pStyle w:val="svHeading2"/>
      </w:pPr>
      <w:r>
        <w:t>Physical Health &amp; Safety of your Unit!</w:t>
      </w:r>
    </w:p>
    <w:p w14:paraId="3F2812D5" w14:textId="77777777" w:rsidR="00C2428A" w:rsidRPr="00C2428A" w:rsidRDefault="00C2428A" w:rsidP="00C2428A">
      <w:pPr>
        <w:pStyle w:val="svBody"/>
      </w:pPr>
      <w:r w:rsidRPr="00C2428A">
        <w:t xml:space="preserve">Looking out for the safety and wellbeing of members in the unit is an essential part of unit management, when undertaking scouting </w:t>
      </w:r>
      <w:proofErr w:type="gramStart"/>
      <w:r w:rsidRPr="00C2428A">
        <w:t>events</w:t>
      </w:r>
      <w:proofErr w:type="gramEnd"/>
      <w:r w:rsidRPr="00C2428A">
        <w:t xml:space="preserve"> it's important to look out for others as they do activities. Maintaining a safe environment where scouting can be conducted is important and can include checking ropes for an obstacle course or making sure </w:t>
      </w:r>
      <w:proofErr w:type="gramStart"/>
      <w:r w:rsidRPr="00C2428A">
        <w:t>all of</w:t>
      </w:r>
      <w:proofErr w:type="gramEnd"/>
      <w:r w:rsidRPr="00C2428A">
        <w:t xml:space="preserve"> your kitchen on a camp is clean and hygienic. </w:t>
      </w:r>
    </w:p>
    <w:p w14:paraId="37404112" w14:textId="77777777" w:rsidR="00C2428A" w:rsidRDefault="00C2428A" w:rsidP="00C2428A">
      <w:pPr>
        <w:pStyle w:val="svBody"/>
      </w:pPr>
      <w:r w:rsidRPr="00C2428A">
        <w:t>Hygiene is one of these important parts of your planning for events and nights throughout the term. Keeping a good level of hygiene on camps and nights is part of taking care of both your physical and mental health and should be thought of before you undertake an event.</w:t>
      </w:r>
    </w:p>
    <w:p w14:paraId="18107D74" w14:textId="223CAE79" w:rsidR="00CB29EB" w:rsidRPr="00C2428A" w:rsidRDefault="00CB29EB" w:rsidP="002B24A5">
      <w:pPr>
        <w:pStyle w:val="BlockText"/>
      </w:pPr>
      <w:r w:rsidRPr="00D9019C">
        <w:rPr>
          <w:b/>
          <w:bCs/>
        </w:rPr>
        <w:t>Course Activity Suggestion</w:t>
      </w:r>
      <w:r>
        <w:t xml:space="preserve">: </w:t>
      </w:r>
      <w:r w:rsidR="00DC0467">
        <w:t>Conduct a risk assessment using the Scout Safe template</w:t>
      </w:r>
      <w:r w:rsidR="00DC0467">
        <w:br/>
      </w:r>
      <w:hyperlink r:id="rId14" w:history="1">
        <w:r w:rsidR="00900A0C">
          <w:rPr>
            <w:rStyle w:val="Hyperlink"/>
          </w:rPr>
          <w:t>Risk Assessment Template.url</w:t>
        </w:r>
      </w:hyperlink>
    </w:p>
    <w:p w14:paraId="6BEC3682" w14:textId="4316DCB2" w:rsidR="0006775F" w:rsidRDefault="0006775F" w:rsidP="00D75F64">
      <w:pPr>
        <w:pStyle w:val="svHeading1"/>
      </w:pPr>
      <w:r w:rsidRPr="00D75F64">
        <w:lastRenderedPageBreak/>
        <w:t>Program Planning</w:t>
      </w:r>
    </w:p>
    <w:p w14:paraId="725ADFCA" w14:textId="77777777" w:rsidR="00F02E04" w:rsidRDefault="00F02E04" w:rsidP="00F02E04">
      <w:pPr>
        <w:pStyle w:val="svBody"/>
      </w:pPr>
      <w:r>
        <w:t xml:space="preserve">Program planning is at the core of what your unit does every week! To make sure a fun, exciting and safe program is possible every week there are some key principles and planning structures that must be put in place. </w:t>
      </w:r>
    </w:p>
    <w:p w14:paraId="2782AF54" w14:textId="77777777" w:rsidR="00F02E04" w:rsidRDefault="00F02E04" w:rsidP="00F02E04">
      <w:pPr>
        <w:pStyle w:val="svBody"/>
      </w:pPr>
      <w:r>
        <w:t xml:space="preserve">On top of planning for just the following term of Scouting it is also good to look at some long-term goals your unit may have such as attending the next Venture or having a week camping up in the snow. Then you can plan your term nights around helping </w:t>
      </w:r>
      <w:proofErr w:type="gramStart"/>
      <w:r>
        <w:t>your</w:t>
      </w:r>
      <w:proofErr w:type="gramEnd"/>
      <w:r>
        <w:t xml:space="preserve"> achieve these goals through things like snow hiking information nights.</w:t>
      </w:r>
    </w:p>
    <w:p w14:paraId="46882820" w14:textId="77777777" w:rsidR="00F02E04" w:rsidRDefault="00F02E04" w:rsidP="00F02E04">
      <w:pPr>
        <w:pStyle w:val="svBody"/>
      </w:pPr>
      <w:r>
        <w:t>Below we cover the key principles and areas of planning with your unit but planning as a unit is not limited to these concepts of Youth led, Adult Supported, Term planning, how to find resources and a Scouts Own.</w:t>
      </w:r>
    </w:p>
    <w:p w14:paraId="6768912C" w14:textId="4E5815AF" w:rsidR="0022304F" w:rsidRPr="00F02E04" w:rsidRDefault="00F02E04" w:rsidP="002B24A5">
      <w:pPr>
        <w:pStyle w:val="BlockText"/>
      </w:pPr>
      <w:r w:rsidRPr="00F02E04">
        <w:rPr>
          <w:b/>
          <w:bCs/>
        </w:rPr>
        <w:t>Course Activity Suggestion</w:t>
      </w:r>
      <w:r w:rsidRPr="00F02E04">
        <w:t>: Break off into groups and plan a mock term plan considering all the points below including ‘Youth Led, Adult Supported’, Plan&gt; Do&gt; Review&gt;, Planning as a unit and where to find valuable resources.</w:t>
      </w:r>
    </w:p>
    <w:p w14:paraId="5968DC29" w14:textId="77777777" w:rsidR="008B6F92" w:rsidRDefault="00DE0EB2" w:rsidP="00DE0EB2">
      <w:pPr>
        <w:pStyle w:val="svBody"/>
      </w:pPr>
      <w:r>
        <w:t>Link</w:t>
      </w:r>
      <w:r w:rsidR="008B6F92">
        <w:t>s</w:t>
      </w:r>
      <w:r>
        <w:t xml:space="preserve">: </w:t>
      </w:r>
    </w:p>
    <w:p w14:paraId="32E473D7" w14:textId="77777777" w:rsidR="00DB5A12" w:rsidRDefault="00DE0EB2" w:rsidP="00DE0EB2">
      <w:pPr>
        <w:pStyle w:val="svBody"/>
      </w:pPr>
      <w:r>
        <w:t xml:space="preserve">This document should also be very useful to program planning. </w:t>
      </w:r>
    </w:p>
    <w:p w14:paraId="1248D577" w14:textId="3FF69E30" w:rsidR="00DE0EB2" w:rsidRDefault="00DB5A12" w:rsidP="00DB5A12">
      <w:pPr>
        <w:pStyle w:val="svBody"/>
        <w:numPr>
          <w:ilvl w:val="0"/>
          <w:numId w:val="20"/>
        </w:numPr>
      </w:pPr>
      <w:hyperlink r:id="rId15" w:history="1">
        <w:r w:rsidRPr="00927889">
          <w:rPr>
            <w:rStyle w:val="Hyperlink"/>
          </w:rPr>
          <w:t>https://pr.scouts.com.au/mdocs-posts/03-programming_process_tool_venturers_03/</w:t>
        </w:r>
      </w:hyperlink>
      <w:r w:rsidR="00DE0EB2">
        <w:t xml:space="preserve"> </w:t>
      </w:r>
    </w:p>
    <w:p w14:paraId="1C4BDA40" w14:textId="77777777" w:rsidR="00E43FAA" w:rsidRDefault="00E43FAA" w:rsidP="00DE0EB2">
      <w:pPr>
        <w:pStyle w:val="svBody"/>
      </w:pPr>
      <w:r>
        <w:t>Examples of</w:t>
      </w:r>
      <w:r w:rsidR="00C55141">
        <w:t xml:space="preserve"> term planner: </w:t>
      </w:r>
    </w:p>
    <w:p w14:paraId="273BD6B5" w14:textId="27F5D07C" w:rsidR="008B6F92" w:rsidRDefault="00C55141" w:rsidP="00E43FAA">
      <w:pPr>
        <w:pStyle w:val="svBody"/>
        <w:numPr>
          <w:ilvl w:val="0"/>
          <w:numId w:val="18"/>
        </w:numPr>
      </w:pPr>
      <w:hyperlink r:id="rId16" w:history="1">
        <w:r>
          <w:rPr>
            <w:rStyle w:val="Hyperlink"/>
          </w:rPr>
          <w:t>Example Term Planner.docx</w:t>
        </w:r>
      </w:hyperlink>
    </w:p>
    <w:p w14:paraId="485ED9C1" w14:textId="723DC78B" w:rsidR="00E43FAA" w:rsidRDefault="00AE3EFF" w:rsidP="00E43FAA">
      <w:pPr>
        <w:pStyle w:val="svBody"/>
        <w:numPr>
          <w:ilvl w:val="0"/>
          <w:numId w:val="18"/>
        </w:numPr>
      </w:pPr>
      <w:hyperlink r:id="rId17" w:history="1">
        <w:r>
          <w:rPr>
            <w:rStyle w:val="Hyperlink"/>
          </w:rPr>
          <w:t>Term program template + example.docx</w:t>
        </w:r>
      </w:hyperlink>
    </w:p>
    <w:p w14:paraId="3A061950" w14:textId="77777777" w:rsidR="00A90CCA" w:rsidRDefault="00073BD9" w:rsidP="00CA4718">
      <w:pPr>
        <w:pStyle w:val="svBody"/>
      </w:pPr>
      <w:r>
        <w:t>Other</w:t>
      </w:r>
      <w:r w:rsidR="00A65020">
        <w:t xml:space="preserve">: </w:t>
      </w:r>
    </w:p>
    <w:p w14:paraId="40CC5FB1" w14:textId="4E54FF49" w:rsidR="00CA4718" w:rsidRDefault="00A65020" w:rsidP="00A90CCA">
      <w:pPr>
        <w:pStyle w:val="svBody"/>
        <w:numPr>
          <w:ilvl w:val="0"/>
          <w:numId w:val="19"/>
        </w:numPr>
      </w:pPr>
      <w:hyperlink r:id="rId18" w:history="1">
        <w:r>
          <w:rPr>
            <w:rStyle w:val="Hyperlink"/>
          </w:rPr>
          <w:t>Unit Council Agenda Template.docx</w:t>
        </w:r>
      </w:hyperlink>
    </w:p>
    <w:p w14:paraId="098A7CFC" w14:textId="2459733A" w:rsidR="000F3E05" w:rsidRDefault="000F3E05" w:rsidP="00A90CCA">
      <w:pPr>
        <w:pStyle w:val="svBody"/>
        <w:numPr>
          <w:ilvl w:val="0"/>
          <w:numId w:val="19"/>
        </w:numPr>
      </w:pPr>
      <w:r>
        <w:fldChar w:fldCharType="begin"/>
      </w:r>
      <w:r w:rsidR="00D7627B">
        <w:instrText>HYPERLINK "https://scoutsvictoria.com.au/media/8608/logging-attendance-in-terrain-presentation.pptx"</w:instrText>
      </w:r>
      <w:r>
        <w:fldChar w:fldCharType="separate"/>
      </w:r>
      <w:r w:rsidR="00D7627B">
        <w:rPr>
          <w:rStyle w:val="Hyperlink"/>
        </w:rPr>
        <w:t>Logging Attendance in Terrain Presentation (.pptx)</w:t>
      </w:r>
      <w:r>
        <w:fldChar w:fldCharType="end"/>
      </w:r>
    </w:p>
    <w:p w14:paraId="46CDFC77" w14:textId="64F602BD" w:rsidR="00D7627B" w:rsidRDefault="00D7627B" w:rsidP="00A90CCA">
      <w:pPr>
        <w:pStyle w:val="svBody"/>
        <w:numPr>
          <w:ilvl w:val="0"/>
          <w:numId w:val="19"/>
        </w:numPr>
      </w:pPr>
      <w:r>
        <w:fldChar w:fldCharType="begin"/>
      </w:r>
      <w:r>
        <w:instrText>HYPERLINK "•%09https:/scoutsvictoria.com.au/media/8609/logging-attendance-in-terrain-script.docx"</w:instrText>
      </w:r>
      <w:r>
        <w:fldChar w:fldCharType="separate"/>
      </w:r>
      <w:r w:rsidRPr="00D7627B">
        <w:rPr>
          <w:rStyle w:val="Hyperlink"/>
        </w:rPr>
        <w:t>Logging Attendance Script (.docx)</w:t>
      </w:r>
      <w:r>
        <w:fldChar w:fldCharType="end"/>
      </w:r>
    </w:p>
    <w:p w14:paraId="29469755" w14:textId="7AD74AD0" w:rsidR="007B46B9" w:rsidRPr="007B46B9" w:rsidRDefault="007B46B9" w:rsidP="00157B1F">
      <w:pPr>
        <w:pStyle w:val="svHeading2"/>
      </w:pPr>
      <w:r w:rsidRPr="007B46B9">
        <w:t>Youth Led, Adult Supported!</w:t>
      </w:r>
    </w:p>
    <w:p w14:paraId="6A8360D9" w14:textId="12BC1719" w:rsidR="007B46B9" w:rsidRDefault="007B46B9" w:rsidP="007B46B9">
      <w:pPr>
        <w:pStyle w:val="svBody"/>
      </w:pPr>
      <w:r>
        <w:t xml:space="preserve">At the core of scouting is the concept of youth led, adult supported. The purpose of this course is to help Venturers better understand how they can put this into practice and what this looks like within a </w:t>
      </w:r>
      <w:r w:rsidR="00157B1F">
        <w:t>Unit</w:t>
      </w:r>
      <w:r>
        <w:t>. Including examples and situations is a great way to communicate this while running the course.</w:t>
      </w:r>
    </w:p>
    <w:p w14:paraId="775C89FA" w14:textId="77777777" w:rsidR="007B46B9" w:rsidRDefault="007B46B9" w:rsidP="007B46B9">
      <w:pPr>
        <w:pStyle w:val="svBody"/>
      </w:pPr>
      <w:r>
        <w:t>Some examples of Youth leading in scouting are:</w:t>
      </w:r>
    </w:p>
    <w:p w14:paraId="342644DD" w14:textId="77777777" w:rsidR="007B46B9" w:rsidRDefault="007B46B9" w:rsidP="007B46B9">
      <w:pPr>
        <w:pStyle w:val="svBody"/>
      </w:pPr>
      <w:r>
        <w:rPr>
          <w:rFonts w:hint="eastAsia"/>
        </w:rPr>
        <w:t>●</w:t>
      </w:r>
      <w:r>
        <w:rPr>
          <w:rFonts w:hint="eastAsia"/>
        </w:rPr>
        <w:tab/>
        <w:t>Youth members on major event committees (</w:t>
      </w:r>
      <w:proofErr w:type="spellStart"/>
      <w:r>
        <w:rPr>
          <w:rFonts w:hint="eastAsia"/>
        </w:rPr>
        <w:t>eg.</w:t>
      </w:r>
      <w:proofErr w:type="spellEnd"/>
      <w:r>
        <w:rPr>
          <w:rFonts w:hint="eastAsia"/>
        </w:rPr>
        <w:t xml:space="preserve"> Anything Goes, Hoadley Hide)</w:t>
      </w:r>
    </w:p>
    <w:p w14:paraId="3B2CB4AB" w14:textId="77777777" w:rsidR="007B46B9" w:rsidRDefault="007B46B9" w:rsidP="007B46B9">
      <w:pPr>
        <w:pStyle w:val="svBody"/>
      </w:pPr>
      <w:r>
        <w:rPr>
          <w:rFonts w:hint="eastAsia"/>
        </w:rPr>
        <w:t>●</w:t>
      </w:r>
      <w:r>
        <w:rPr>
          <w:rFonts w:hint="eastAsia"/>
        </w:rPr>
        <w:tab/>
        <w:t>Youth members on State teams (</w:t>
      </w:r>
      <w:proofErr w:type="spellStart"/>
      <w:r>
        <w:rPr>
          <w:rFonts w:hint="eastAsia"/>
        </w:rPr>
        <w:t>eg.</w:t>
      </w:r>
      <w:proofErr w:type="spellEnd"/>
      <w:r>
        <w:rPr>
          <w:rFonts w:hint="eastAsia"/>
        </w:rPr>
        <w:t xml:space="preserve"> Bushwalking, Paddling)</w:t>
      </w:r>
    </w:p>
    <w:p w14:paraId="3D1BCA8E" w14:textId="77777777" w:rsidR="007B46B9" w:rsidRDefault="007B46B9" w:rsidP="007B46B9">
      <w:pPr>
        <w:pStyle w:val="svBody"/>
      </w:pPr>
      <w:r>
        <w:rPr>
          <w:rFonts w:hint="eastAsia"/>
        </w:rPr>
        <w:t>●</w:t>
      </w:r>
      <w:r>
        <w:rPr>
          <w:rFonts w:hint="eastAsia"/>
        </w:rPr>
        <w:tab/>
        <w:t>Victorian Venturer Council</w:t>
      </w:r>
    </w:p>
    <w:p w14:paraId="6E367988" w14:textId="77777777" w:rsidR="007B46B9" w:rsidRDefault="007B46B9" w:rsidP="007B46B9">
      <w:pPr>
        <w:pStyle w:val="svBody"/>
      </w:pPr>
      <w:r>
        <w:rPr>
          <w:rFonts w:hint="eastAsia"/>
        </w:rPr>
        <w:t>●</w:t>
      </w:r>
      <w:r>
        <w:rPr>
          <w:rFonts w:hint="eastAsia"/>
        </w:rPr>
        <w:tab/>
        <w:t>Youth Helpers in other scouting sections</w:t>
      </w:r>
    </w:p>
    <w:p w14:paraId="3AE14F57" w14:textId="77777777" w:rsidR="007B46B9" w:rsidRDefault="007B46B9" w:rsidP="007B46B9">
      <w:pPr>
        <w:pStyle w:val="svBody"/>
      </w:pPr>
      <w:r>
        <w:rPr>
          <w:rFonts w:hint="eastAsia"/>
        </w:rPr>
        <w:t>●</w:t>
      </w:r>
      <w:r>
        <w:rPr>
          <w:rFonts w:hint="eastAsia"/>
        </w:rPr>
        <w:tab/>
        <w:t>Unit Leaders within your unit</w:t>
      </w:r>
    </w:p>
    <w:p w14:paraId="6FB3DB67" w14:textId="77777777" w:rsidR="00DB5A12" w:rsidRDefault="009D317C" w:rsidP="007B46B9">
      <w:pPr>
        <w:pStyle w:val="svBody"/>
      </w:pPr>
      <w:r>
        <w:lastRenderedPageBreak/>
        <w:t>Link</w:t>
      </w:r>
      <w:r w:rsidR="007B46B9">
        <w:t xml:space="preserve">: </w:t>
      </w:r>
    </w:p>
    <w:p w14:paraId="4F6899F7" w14:textId="6B93F141" w:rsidR="007B46B9" w:rsidRDefault="00DB5A12" w:rsidP="00DB5A12">
      <w:pPr>
        <w:pStyle w:val="svBody"/>
        <w:numPr>
          <w:ilvl w:val="0"/>
          <w:numId w:val="21"/>
        </w:numPr>
      </w:pPr>
      <w:hyperlink r:id="rId19" w:history="1">
        <w:r w:rsidRPr="00927889">
          <w:rPr>
            <w:rStyle w:val="Hyperlink"/>
          </w:rPr>
          <w:t>https://pr.scouts.com.au/mdocs-posts/youth-leading-adults-supporting-checklist-venturers/</w:t>
        </w:r>
      </w:hyperlink>
      <w:r w:rsidR="009D317C">
        <w:t xml:space="preserve"> </w:t>
      </w:r>
    </w:p>
    <w:p w14:paraId="1AB32D44" w14:textId="1C5A7C81" w:rsidR="007B46B9" w:rsidRDefault="007B46B9" w:rsidP="00157B1F">
      <w:pPr>
        <w:pStyle w:val="svHeading2"/>
      </w:pPr>
      <w:r>
        <w:t xml:space="preserve">Planning as a </w:t>
      </w:r>
      <w:r w:rsidR="00157B1F">
        <w:t>Unit</w:t>
      </w:r>
      <w:r>
        <w:t>!</w:t>
      </w:r>
    </w:p>
    <w:p w14:paraId="2E626E80" w14:textId="36B0A6CC" w:rsidR="007B46B9" w:rsidRDefault="007B46B9" w:rsidP="007B46B9">
      <w:pPr>
        <w:pStyle w:val="svBody"/>
      </w:pPr>
      <w:r>
        <w:t xml:space="preserve">When making plans for a </w:t>
      </w:r>
      <w:r w:rsidR="00157B1F">
        <w:t xml:space="preserve">Unit </w:t>
      </w:r>
      <w:r>
        <w:t xml:space="preserve">it is good to set both short and long term goals for your unit. This typically happens at the start of the year with the setting of your goals for the year and the first term. </w:t>
      </w:r>
      <w:proofErr w:type="gramStart"/>
      <w:r>
        <w:t>Additionally</w:t>
      </w:r>
      <w:proofErr w:type="gramEnd"/>
      <w:r>
        <w:t xml:space="preserve"> a once a term refresh of the long term goals and creation of the plan for that term is important. Keeping all this structured and youth led is core to allowing you to make a </w:t>
      </w:r>
      <w:proofErr w:type="spellStart"/>
      <w:r>
        <w:t>well rounded</w:t>
      </w:r>
      <w:proofErr w:type="spellEnd"/>
      <w:r>
        <w:t>, fun and inclusive program. Hold a Unit</w:t>
      </w:r>
      <w:r w:rsidR="00157B1F">
        <w:t>-</w:t>
      </w:r>
      <w:r>
        <w:t>in</w:t>
      </w:r>
      <w:r w:rsidR="00157B1F">
        <w:t>-</w:t>
      </w:r>
      <w:r>
        <w:t>Council (</w:t>
      </w:r>
      <w:r w:rsidR="00157B1F">
        <w:t>w</w:t>
      </w:r>
      <w:r>
        <w:t>ith your entire unit) to help generate ideas and hear what everyone wants to do!</w:t>
      </w:r>
    </w:p>
    <w:p w14:paraId="5BDECA25" w14:textId="2E1E6070" w:rsidR="007B46B9" w:rsidRDefault="007B46B9" w:rsidP="00157B1F">
      <w:pPr>
        <w:pStyle w:val="svHeading2"/>
      </w:pPr>
      <w:r>
        <w:t>Finding Resources!</w:t>
      </w:r>
    </w:p>
    <w:p w14:paraId="66E37AAD" w14:textId="77777777" w:rsidR="00DE0EB2" w:rsidRDefault="007B46B9" w:rsidP="007B46B9">
      <w:pPr>
        <w:pStyle w:val="svBody"/>
      </w:pPr>
      <w:r>
        <w:t xml:space="preserve">Part of this course is helping youth lead and help to be a productive member in their </w:t>
      </w:r>
      <w:r w:rsidR="00DE0EB2">
        <w:t xml:space="preserve">Unit </w:t>
      </w:r>
      <w:r>
        <w:t xml:space="preserve">through helping them understand where they can access resources. These include programming resources, scouting principles and info on the latest events and courses. These come from many different sources such as National and Branch and can be accessed online at </w:t>
      </w:r>
    </w:p>
    <w:p w14:paraId="019C90F0" w14:textId="77777777" w:rsidR="00DE0EB2" w:rsidRDefault="00DE0EB2" w:rsidP="00DE0EB2">
      <w:pPr>
        <w:pStyle w:val="svBody"/>
        <w:numPr>
          <w:ilvl w:val="0"/>
          <w:numId w:val="13"/>
        </w:numPr>
      </w:pPr>
      <w:hyperlink r:id="rId20" w:history="1">
        <w:r w:rsidRPr="007E1B57">
          <w:rPr>
            <w:rStyle w:val="Hyperlink"/>
          </w:rPr>
          <w:t>https://pr.scouts.com.au</w:t>
        </w:r>
      </w:hyperlink>
      <w:r>
        <w:t xml:space="preserve"> </w:t>
      </w:r>
    </w:p>
    <w:p w14:paraId="5C4FEB0B" w14:textId="372577D8" w:rsidR="00DE0EB2" w:rsidRDefault="00DE0EB2" w:rsidP="00DE0EB2">
      <w:pPr>
        <w:pStyle w:val="svBody"/>
        <w:numPr>
          <w:ilvl w:val="0"/>
          <w:numId w:val="13"/>
        </w:numPr>
      </w:pPr>
      <w:hyperlink r:id="rId21" w:history="1">
        <w:r w:rsidRPr="007E1B57">
          <w:rPr>
            <w:rStyle w:val="Hyperlink"/>
          </w:rPr>
          <w:t>https://www.scoutsvictoria.com.au</w:t>
        </w:r>
      </w:hyperlink>
      <w:r>
        <w:t xml:space="preserve"> </w:t>
      </w:r>
    </w:p>
    <w:p w14:paraId="6CF38833" w14:textId="0518337B" w:rsidR="005A5420" w:rsidRDefault="005A5420" w:rsidP="005A5420">
      <w:pPr>
        <w:pStyle w:val="svBody"/>
      </w:pPr>
      <w:r>
        <w:t>More specifically, look up the following:</w:t>
      </w:r>
    </w:p>
    <w:p w14:paraId="7CBC9698" w14:textId="4B204FB5" w:rsidR="005A5420" w:rsidRDefault="00375658" w:rsidP="005A5420">
      <w:pPr>
        <w:pStyle w:val="svBody"/>
      </w:pPr>
      <w:r>
        <w:t xml:space="preserve">Program Essentials Factsheet: </w:t>
      </w:r>
      <w:hyperlink r:id="rId22" w:history="1">
        <w:r>
          <w:rPr>
            <w:rStyle w:val="Hyperlink"/>
          </w:rPr>
          <w:t>program-essentials-factsheet_151.pdf</w:t>
        </w:r>
      </w:hyperlink>
    </w:p>
    <w:p w14:paraId="51B0786B" w14:textId="77777777" w:rsidR="00622CC8" w:rsidRDefault="00622CC8" w:rsidP="00622CC8">
      <w:pPr>
        <w:pStyle w:val="svBody"/>
      </w:pPr>
      <w:r>
        <w:t xml:space="preserve">Achievement Pathways: </w:t>
      </w:r>
      <w:hyperlink r:id="rId23" w:history="1">
        <w:r>
          <w:rPr>
            <w:rStyle w:val="Hyperlink"/>
          </w:rPr>
          <w:t>achievements-pathway-poster.pdf</w:t>
        </w:r>
      </w:hyperlink>
    </w:p>
    <w:p w14:paraId="7457B1D1" w14:textId="2E13BAD2" w:rsidR="00375658" w:rsidRDefault="00E02B96" w:rsidP="005A5420">
      <w:pPr>
        <w:pStyle w:val="svBody"/>
      </w:pPr>
      <w:r>
        <w:t xml:space="preserve">Challenge Areas: </w:t>
      </w:r>
      <w:hyperlink r:id="rId24" w:history="1">
        <w:r w:rsidR="00622CC8">
          <w:rPr>
            <w:rStyle w:val="Hyperlink"/>
          </w:rPr>
          <w:t>Challenge Areas Poster.pdf</w:t>
        </w:r>
      </w:hyperlink>
    </w:p>
    <w:p w14:paraId="7E712B39" w14:textId="00F8F76A" w:rsidR="007B46B9" w:rsidRDefault="007B46B9" w:rsidP="00DE0EB2">
      <w:pPr>
        <w:pStyle w:val="svBody"/>
      </w:pPr>
      <w:r>
        <w:t>Resources can also be accessed from other groups within your Group, Region and District and the sharing of resources is encouraged!</w:t>
      </w:r>
    </w:p>
    <w:p w14:paraId="0B07B931" w14:textId="02EE867C" w:rsidR="007B46B9" w:rsidRDefault="007B46B9" w:rsidP="00157B1F">
      <w:pPr>
        <w:pStyle w:val="svHeading2"/>
      </w:pPr>
      <w:r>
        <w:t>A Scout's Own!</w:t>
      </w:r>
    </w:p>
    <w:p w14:paraId="06F27E1B" w14:textId="77777777" w:rsidR="00DE0EB2" w:rsidRDefault="007B46B9" w:rsidP="007B46B9">
      <w:pPr>
        <w:pStyle w:val="svBody"/>
      </w:pPr>
      <w:r>
        <w:t xml:space="preserve">A Scout’s Own is a gathering of Scouts in both small or large groups which serves the purpose of reflection and sharing with other Scouts. It can consist of many different elements like stories, dance, poetry, readings, reflections, songs, prayers, art and more. A Scout’s Own is typically based around a theme which is built upon through adding elements like the ones listed above. </w:t>
      </w:r>
    </w:p>
    <w:p w14:paraId="08B1AEDF" w14:textId="77777777" w:rsidR="00DB5A12" w:rsidRDefault="007B46B9" w:rsidP="007B46B9">
      <w:pPr>
        <w:pStyle w:val="svBody"/>
      </w:pPr>
      <w:r>
        <w:t xml:space="preserve">It is an important part of the scouting program through its encouragement and development of </w:t>
      </w:r>
      <w:proofErr w:type="gramStart"/>
      <w:r>
        <w:t>peoples</w:t>
      </w:r>
      <w:proofErr w:type="gramEnd"/>
      <w:r>
        <w:t xml:space="preserve"> spirituality in scouting through the ‘SPICES’ framework. A valuable resource for organising A Scout’s Own can be found here: </w:t>
      </w:r>
    </w:p>
    <w:p w14:paraId="4E47D9BB" w14:textId="51A85E3D" w:rsidR="007B46B9" w:rsidRDefault="00DB5A12" w:rsidP="00DB5A12">
      <w:pPr>
        <w:pStyle w:val="svBody"/>
        <w:numPr>
          <w:ilvl w:val="0"/>
          <w:numId w:val="22"/>
        </w:numPr>
      </w:pPr>
      <w:hyperlink r:id="rId25" w:history="1">
        <w:r w:rsidRPr="00927889">
          <w:rPr>
            <w:rStyle w:val="Hyperlink"/>
          </w:rPr>
          <w:t>https://pr.scouts.com.au/mdocs-posts/preparing-a-scouts-own/</w:t>
        </w:r>
      </w:hyperlink>
      <w:r w:rsidR="00DE0EB2">
        <w:t xml:space="preserve"> </w:t>
      </w:r>
      <w:r w:rsidR="007B46B9">
        <w:t xml:space="preserve"> </w:t>
      </w:r>
    </w:p>
    <w:p w14:paraId="28D80A7A" w14:textId="7DFBCB80" w:rsidR="0006775F" w:rsidRPr="00D75F64" w:rsidRDefault="00237427" w:rsidP="00D75F64">
      <w:pPr>
        <w:pStyle w:val="svHeading1"/>
      </w:pPr>
      <w:r w:rsidRPr="00D75F64">
        <w:t>Growth and Development</w:t>
      </w:r>
    </w:p>
    <w:p w14:paraId="5F82EA66" w14:textId="77777777" w:rsidR="002B24A5" w:rsidRDefault="002B24A5" w:rsidP="002B24A5">
      <w:pPr>
        <w:pStyle w:val="svBody"/>
      </w:pPr>
      <w:r>
        <w:t xml:space="preserve">Part of this course is to help you develop the skills to promote your unit to the public and other sections! This can improve your unit numbers and get new people interested in Venturers! You will also learn how to connect to other youth sections in Scouting and how to include a joint night with another section into your programming. </w:t>
      </w:r>
    </w:p>
    <w:p w14:paraId="5F606FEF" w14:textId="77777777" w:rsidR="002B24A5" w:rsidRPr="002B24A5" w:rsidRDefault="002B24A5" w:rsidP="002B24A5">
      <w:pPr>
        <w:pStyle w:val="BlockText"/>
      </w:pPr>
      <w:r w:rsidRPr="002B24A5">
        <w:rPr>
          <w:b/>
          <w:bCs/>
        </w:rPr>
        <w:lastRenderedPageBreak/>
        <w:t>Course Activity Suggestion</w:t>
      </w:r>
      <w:r w:rsidRPr="002B24A5">
        <w:t>: In your patrols, set out a plan for how you will engage with other scouting sections and encourage them to link to your unit. You should also brainstorm some activities and nights that engage with the community. These can double as fundraising opportunities such as sausage sizzles or could be a ‘bring a friend’ night to get people outside of scouting to join the unit.</w:t>
      </w:r>
    </w:p>
    <w:p w14:paraId="1E7D291C" w14:textId="77777777" w:rsidR="002B24A5" w:rsidRPr="002B24A5" w:rsidRDefault="002B24A5" w:rsidP="002B24A5">
      <w:pPr>
        <w:pStyle w:val="BlockText"/>
      </w:pPr>
      <w:r w:rsidRPr="002B24A5">
        <w:t xml:space="preserve">This is aided with a fun activity such as succulent planting in </w:t>
      </w:r>
      <w:proofErr w:type="gramStart"/>
      <w:r w:rsidRPr="002B24A5">
        <w:t>tea cups</w:t>
      </w:r>
      <w:proofErr w:type="gramEnd"/>
      <w:r w:rsidRPr="002B24A5">
        <w:t>. This encourages the Venturers to plant their succulent in a teacup they have used throughout the course to signify the ‘growth and development of their unit’. They can then take this home and care for it just like their unit.</w:t>
      </w:r>
    </w:p>
    <w:p w14:paraId="22FB852E" w14:textId="55ECE180" w:rsidR="00E65A31" w:rsidRDefault="00005760" w:rsidP="00E65A31">
      <w:pPr>
        <w:pStyle w:val="svBody"/>
      </w:pPr>
      <w:r>
        <w:t>Supporting documents:</w:t>
      </w:r>
    </w:p>
    <w:p w14:paraId="720BA97C" w14:textId="48FCBF5C" w:rsidR="00005760" w:rsidRDefault="00BD7500" w:rsidP="00005760">
      <w:pPr>
        <w:pStyle w:val="svBody"/>
        <w:numPr>
          <w:ilvl w:val="0"/>
          <w:numId w:val="14"/>
        </w:numPr>
      </w:pPr>
      <w:hyperlink r:id="rId26" w:history="1">
        <w:r>
          <w:rPr>
            <w:rStyle w:val="Hyperlink"/>
          </w:rPr>
          <w:t>Growth &amp; Development Slideshow March 2025.pptx</w:t>
        </w:r>
      </w:hyperlink>
    </w:p>
    <w:p w14:paraId="0963FFE8" w14:textId="14862FA8" w:rsidR="00BD7500" w:rsidRPr="00E65A31" w:rsidRDefault="00BD7500" w:rsidP="00005760">
      <w:pPr>
        <w:pStyle w:val="svBody"/>
        <w:numPr>
          <w:ilvl w:val="0"/>
          <w:numId w:val="14"/>
        </w:numPr>
      </w:pPr>
      <w:hyperlink r:id="rId27" w:history="1">
        <w:r>
          <w:rPr>
            <w:rStyle w:val="Hyperlink"/>
          </w:rPr>
          <w:t>Growth &amp; Development Printable March 2025.pdf</w:t>
        </w:r>
      </w:hyperlink>
    </w:p>
    <w:p w14:paraId="60D3F3D8" w14:textId="4AFE9088" w:rsidR="002B24A5" w:rsidRDefault="002B24A5" w:rsidP="002B24A5">
      <w:pPr>
        <w:pStyle w:val="svHeading2"/>
      </w:pPr>
      <w:r>
        <w:t>Connecting to other Scouting Sections!</w:t>
      </w:r>
    </w:p>
    <w:p w14:paraId="03B7310D" w14:textId="77777777" w:rsidR="002B24A5" w:rsidRDefault="002B24A5" w:rsidP="002B24A5">
      <w:pPr>
        <w:pStyle w:val="svBody"/>
      </w:pPr>
      <w:r>
        <w:t xml:space="preserve">Leaders don’t always need to be the ones to reach out to other sections on your behalf. You can </w:t>
      </w:r>
      <w:proofErr w:type="gramStart"/>
      <w:r>
        <w:t>actually do</w:t>
      </w:r>
      <w:proofErr w:type="gramEnd"/>
      <w:r>
        <w:t xml:space="preserve"> this yourself by asking your leader for the contact details of other section leaders or even going down to your hall on the meeting nights of other sections and introducing yourself! (</w:t>
      </w:r>
      <w:proofErr w:type="spellStart"/>
      <w:r>
        <w:t>eg.</w:t>
      </w:r>
      <w:proofErr w:type="spellEnd"/>
      <w:r>
        <w:t xml:space="preserve"> “Hi! I’m Lucy! Lovely to meet you!”) Doing this is a key part of getting Scouts up into your Venturer unit, helping to gain awareness about how amazing the Venturer section is.</w:t>
      </w:r>
    </w:p>
    <w:p w14:paraId="5269BB97" w14:textId="77777777" w:rsidR="002B24A5" w:rsidRDefault="002B24A5" w:rsidP="002B24A5">
      <w:pPr>
        <w:pStyle w:val="svBody"/>
      </w:pPr>
      <w:r>
        <w:t>A great way to make a deeper connection with the Scout Unit and the Venturer Unit could be to hold a joint night in which the groups are a mix of both Units. This allows everyone to get to know each other and makes the process of moving from Scouts to Venturers less daunting.</w:t>
      </w:r>
    </w:p>
    <w:p w14:paraId="058FB3F3" w14:textId="76131965" w:rsidR="002B24A5" w:rsidRDefault="002B24A5" w:rsidP="002B24A5">
      <w:pPr>
        <w:pStyle w:val="svHeading2"/>
      </w:pPr>
      <w:r>
        <w:t>Promoting &amp; Fundraising your unit!</w:t>
      </w:r>
    </w:p>
    <w:p w14:paraId="6B285A40" w14:textId="4977A435" w:rsidR="00C9393C" w:rsidRPr="00C9393C" w:rsidRDefault="002B24A5" w:rsidP="002B24A5">
      <w:pPr>
        <w:pStyle w:val="svBody"/>
      </w:pPr>
      <w:r>
        <w:t>Marketing in Scouting is foremostly the responsibility of your Unit, community promotion and awareness is what helps keep Scouting strong! There are many awesome ways to fundraise, within your unit and group. These can be as simple as being out in the community wearing your Venturer uniform or more formally at sausage sizzles or Christmas tree sales. Get your unit involved within your local community by engaging in some ideas like helping with local celebrations and festivals or running a display at a school fete.</w:t>
      </w:r>
    </w:p>
    <w:p w14:paraId="01CABDBB" w14:textId="443C8631" w:rsidR="00237427" w:rsidRPr="00D75F64" w:rsidRDefault="00237427" w:rsidP="00D75F64">
      <w:pPr>
        <w:pStyle w:val="svHeading1"/>
      </w:pPr>
      <w:r w:rsidRPr="00D75F64">
        <w:t>Resolving Unit Conflict</w:t>
      </w:r>
    </w:p>
    <w:p w14:paraId="3ABAFC33" w14:textId="46A80FA9" w:rsidR="005A6B55" w:rsidRDefault="005A6B55" w:rsidP="005A6B55">
      <w:pPr>
        <w:pStyle w:val="svBody"/>
      </w:pPr>
      <w:r>
        <w:t xml:space="preserve">Conflict within a </w:t>
      </w:r>
      <w:r w:rsidR="007316C8">
        <w:t xml:space="preserve">Unit </w:t>
      </w:r>
      <w:r>
        <w:t xml:space="preserve">is inevitable so knowing how to deal with various issues is critical. As with many things it is a </w:t>
      </w:r>
      <w:proofErr w:type="gramStart"/>
      <w:r>
        <w:t>spectrum</w:t>
      </w:r>
      <w:proofErr w:type="gramEnd"/>
      <w:r>
        <w:t xml:space="preserve"> and not all misconduct is the same. Understanding what resolving conflict within your unit looks like is important to help those leading within the unit manage and resolve these issues.</w:t>
      </w:r>
    </w:p>
    <w:p w14:paraId="5499234E" w14:textId="36402487" w:rsidR="00AB1561" w:rsidRDefault="00961BF0" w:rsidP="007316C8">
      <w:pPr>
        <w:pStyle w:val="svBody"/>
        <w:numPr>
          <w:ilvl w:val="0"/>
          <w:numId w:val="17"/>
        </w:numPr>
      </w:pPr>
      <w:hyperlink r:id="rId28" w:history="1">
        <w:r>
          <w:rPr>
            <w:rStyle w:val="Hyperlink"/>
          </w:rPr>
          <w:t>Resolving Unit Conflict slideshow March 2025.pptx</w:t>
        </w:r>
      </w:hyperlink>
    </w:p>
    <w:p w14:paraId="2A58BB99" w14:textId="77777777" w:rsidR="005A6B55" w:rsidRDefault="005A6B55" w:rsidP="005A6B55">
      <w:pPr>
        <w:pStyle w:val="BlockText"/>
      </w:pPr>
      <w:r w:rsidRPr="005A6B55">
        <w:rPr>
          <w:b/>
          <w:bCs/>
        </w:rPr>
        <w:t>Course Activity Suggestion</w:t>
      </w:r>
      <w:r>
        <w:t xml:space="preserve">: Each patrol will be given a scenario in which there is a conflict in their unit. They must discuss ways to resolve these conflicts and what actions need to be taken </w:t>
      </w:r>
      <w:proofErr w:type="gramStart"/>
      <w:r>
        <w:t>as a consequence</w:t>
      </w:r>
      <w:proofErr w:type="gramEnd"/>
      <w:r>
        <w:t xml:space="preserve">. Use the points below as a guide for </w:t>
      </w:r>
      <w:r>
        <w:lastRenderedPageBreak/>
        <w:t>doing this.</w:t>
      </w:r>
    </w:p>
    <w:p w14:paraId="089D55BE" w14:textId="12E81831" w:rsidR="005A6B55" w:rsidRDefault="005A6B55" w:rsidP="005A6B55">
      <w:pPr>
        <w:pStyle w:val="svHeading2"/>
      </w:pPr>
      <w:r>
        <w:t>Minor Conflict/Misconduct!</w:t>
      </w:r>
    </w:p>
    <w:p w14:paraId="6EF955BC" w14:textId="77777777" w:rsidR="005A6B55" w:rsidRDefault="005A6B55" w:rsidP="005A6B55">
      <w:pPr>
        <w:pStyle w:val="svBody"/>
      </w:pPr>
      <w:r>
        <w:t>It is important to remember that depending on the issue, not everything needs to be taken to your Venturer leader. Simple and minor issues in your unit can be resolved through calling out and discussing the issue with the Venturer who has displayed misconduct. Ensure that it is clear to the person what they have done wrong and how this can impact those around them along with how they can improve their response in future situations. Here are some examples of issues that can be dealt with independently:</w:t>
      </w:r>
    </w:p>
    <w:p w14:paraId="339256BC" w14:textId="5864849B" w:rsidR="005A6B55" w:rsidRDefault="005A6B55" w:rsidP="005A6B55">
      <w:pPr>
        <w:pStyle w:val="svBody"/>
        <w:numPr>
          <w:ilvl w:val="0"/>
          <w:numId w:val="15"/>
        </w:numPr>
      </w:pPr>
      <w:r>
        <w:rPr>
          <w:rFonts w:hint="eastAsia"/>
        </w:rPr>
        <w:t>Calling out inappropriate language (</w:t>
      </w:r>
      <w:proofErr w:type="spellStart"/>
      <w:r>
        <w:rPr>
          <w:rFonts w:hint="eastAsia"/>
        </w:rPr>
        <w:t>eg.</w:t>
      </w:r>
      <w:proofErr w:type="spellEnd"/>
      <w:r>
        <w:rPr>
          <w:rFonts w:hint="eastAsia"/>
        </w:rPr>
        <w:t xml:space="preserve"> swearing, discriminatory comments, hitting on people, making others feel uncomfortable)</w:t>
      </w:r>
    </w:p>
    <w:p w14:paraId="10163740" w14:textId="23400A19" w:rsidR="005A6B55" w:rsidRDefault="005A6B55" w:rsidP="005A6B55">
      <w:pPr>
        <w:pStyle w:val="svBody"/>
        <w:numPr>
          <w:ilvl w:val="0"/>
          <w:numId w:val="15"/>
        </w:numPr>
      </w:pPr>
      <w:r>
        <w:rPr>
          <w:rFonts w:hint="eastAsia"/>
        </w:rPr>
        <w:t>Calling out dangerous behaviour (</w:t>
      </w:r>
      <w:proofErr w:type="spellStart"/>
      <w:r>
        <w:rPr>
          <w:rFonts w:hint="eastAsia"/>
        </w:rPr>
        <w:t>eg.</w:t>
      </w:r>
      <w:proofErr w:type="spellEnd"/>
      <w:r>
        <w:rPr>
          <w:rFonts w:hint="eastAsia"/>
        </w:rPr>
        <w:t xml:space="preserve"> Waving around spars, climbing on unsafe structures, irresponsible behaviour)</w:t>
      </w:r>
    </w:p>
    <w:p w14:paraId="556BBE29" w14:textId="77777777" w:rsidR="005A6B55" w:rsidRDefault="005A6B55" w:rsidP="005A6B55">
      <w:pPr>
        <w:pStyle w:val="svBody"/>
      </w:pPr>
      <w:r>
        <w:t xml:space="preserve">Of course, if you feel that you </w:t>
      </w:r>
      <w:proofErr w:type="gramStart"/>
      <w:r>
        <w:t>aren’t able to</w:t>
      </w:r>
      <w:proofErr w:type="gramEnd"/>
      <w:r>
        <w:t xml:space="preserve"> assist with or manage the issue you can ask your Venturer Leaders for advice or support.</w:t>
      </w:r>
    </w:p>
    <w:p w14:paraId="21BB50CF" w14:textId="77777777" w:rsidR="005A6B55" w:rsidRDefault="005A6B55" w:rsidP="005A6B55">
      <w:pPr>
        <w:pStyle w:val="svBody"/>
      </w:pPr>
      <w:r>
        <w:t xml:space="preserve">If certain ‘minor’ negative behaviours occur against a person over an extended period of </w:t>
      </w:r>
      <w:proofErr w:type="gramStart"/>
      <w:r>
        <w:t>time</w:t>
      </w:r>
      <w:proofErr w:type="gramEnd"/>
      <w:r>
        <w:t xml:space="preserve"> then this constitutes bullying and becomes a more significant issue that must be dealt with at a Unit Council level.</w:t>
      </w:r>
    </w:p>
    <w:p w14:paraId="6D9A0518" w14:textId="2C960C6C" w:rsidR="005A6B55" w:rsidRDefault="005A6B55" w:rsidP="005A6B55">
      <w:pPr>
        <w:pStyle w:val="svHeading2"/>
      </w:pPr>
      <w:r>
        <w:t>Major conflict/Misconduct!</w:t>
      </w:r>
    </w:p>
    <w:p w14:paraId="6449C135" w14:textId="77777777" w:rsidR="005A6B55" w:rsidRDefault="005A6B55" w:rsidP="005A6B55">
      <w:pPr>
        <w:pStyle w:val="svBody"/>
      </w:pPr>
      <w:r>
        <w:t>For more major issues ensure that you communicate effectively with Adult Leaders who in turn may be obliged to contact parents and relevant authorities in certain situations. (</w:t>
      </w:r>
      <w:proofErr w:type="spellStart"/>
      <w:r>
        <w:t>eg.</w:t>
      </w:r>
      <w:proofErr w:type="spellEnd"/>
      <w:r>
        <w:t xml:space="preserve"> in the case of bullying, DADS violations or life threatening situations)</w:t>
      </w:r>
    </w:p>
    <w:p w14:paraId="3BBAA923" w14:textId="77777777" w:rsidR="005A6B55" w:rsidRDefault="005A6B55" w:rsidP="005A6B55">
      <w:pPr>
        <w:pStyle w:val="svBody"/>
      </w:pPr>
      <w:r>
        <w:t>It is crucial to remember dealing with major conflict or misconduct is to be done on a case by case basis and should differ depending on the circumstance. Most major issues can be referred to a conduct council where the unit can discuss the consequences of the Venturers actions and take the appropriate measures for their unit.</w:t>
      </w:r>
    </w:p>
    <w:p w14:paraId="6A00549F" w14:textId="34AFA5FD" w:rsidR="005A6B55" w:rsidRDefault="005A6B55" w:rsidP="005A6B55">
      <w:pPr>
        <w:pStyle w:val="svHeading2"/>
      </w:pPr>
      <w:r>
        <w:t>Conduct Councils!</w:t>
      </w:r>
    </w:p>
    <w:p w14:paraId="61FEB1D2" w14:textId="0ECF3996" w:rsidR="00A54BEF" w:rsidRDefault="005A6B55" w:rsidP="005A6B55">
      <w:pPr>
        <w:pStyle w:val="svBody"/>
      </w:pPr>
      <w:r>
        <w:t xml:space="preserve">When a member of your unit breaks your Unit’s code of conduct in a more serious way it’s important that your unit </w:t>
      </w:r>
      <w:proofErr w:type="gramStart"/>
      <w:r>
        <w:t>is able to</w:t>
      </w:r>
      <w:proofErr w:type="gramEnd"/>
      <w:r>
        <w:t xml:space="preserve"> address and ideally correct these actions. Not all breaches of your unit’s code of conduct warrant a conduct council but conduct councils are a great way for units to self-regulate and find the right solution on a case by case basis. Breaches can be as simple as a warning or if necessary, be attended by state branch officials in more serious cases. It’s important to tailor the response to the severity of breach and consider all parties involved.</w:t>
      </w:r>
    </w:p>
    <w:p w14:paraId="0907446C" w14:textId="4AB39E58" w:rsidR="00B76525" w:rsidRPr="00DD29CA" w:rsidRDefault="00B76525" w:rsidP="00DD29CA">
      <w:pPr>
        <w:pStyle w:val="svSectionHeader"/>
      </w:pPr>
      <w:r>
        <w:t>Conclusion &amp; Review!</w:t>
      </w:r>
    </w:p>
    <w:p w14:paraId="6DD2B905" w14:textId="77777777" w:rsidR="00B76525" w:rsidRDefault="00B76525" w:rsidP="00B76525">
      <w:pPr>
        <w:pStyle w:val="svBody"/>
      </w:pPr>
      <w:r>
        <w:t xml:space="preserve">In conclusion, the Unit Management course aims to grow a Venturer’s understanding of the structure of their unit and how best they can contribute to its growth and success. By applying the skills learnt in this course you are honouring your Scout Law by ‘Caring for others and the environment’, ‘Being trustworthy, honest and fair’ and ‘Facing challenges with courage’. </w:t>
      </w:r>
    </w:p>
    <w:p w14:paraId="4BB76808" w14:textId="77777777" w:rsidR="00B76525" w:rsidRDefault="00B76525" w:rsidP="00B76525">
      <w:pPr>
        <w:pStyle w:val="svBody"/>
      </w:pPr>
      <w:r>
        <w:lastRenderedPageBreak/>
        <w:t xml:space="preserve">In the conclusion of your </w:t>
      </w:r>
      <w:proofErr w:type="gramStart"/>
      <w:r>
        <w:t>course</w:t>
      </w:r>
      <w:proofErr w:type="gramEnd"/>
      <w:r>
        <w:t xml:space="preserve"> you should seek to do a review and wrap up what the Venturers have learnt over the course. This can also be a great time to receive feedback on how you ran your course and what you could improve for next time.</w:t>
      </w:r>
    </w:p>
    <w:p w14:paraId="73C67C32" w14:textId="77777777" w:rsidR="0021165E" w:rsidRPr="00B76525" w:rsidRDefault="0021165E" w:rsidP="00DD29CA">
      <w:pPr>
        <w:pStyle w:val="svsubHeading"/>
      </w:pPr>
      <w:r w:rsidRPr="00B76525">
        <w:t>Further activity suggestions!</w:t>
      </w:r>
    </w:p>
    <w:p w14:paraId="7033EEDD" w14:textId="77777777" w:rsidR="0021165E" w:rsidRDefault="0021165E" w:rsidP="0021165E">
      <w:pPr>
        <w:pStyle w:val="svBody"/>
      </w:pPr>
      <w:r>
        <w:t xml:space="preserve">To assist with the running of this course (and make it much more interesting for Venturers with short attention spans) some activities can be run </w:t>
      </w:r>
      <w:proofErr w:type="gramStart"/>
      <w:r>
        <w:t>in order to</w:t>
      </w:r>
      <w:proofErr w:type="gramEnd"/>
      <w:r>
        <w:t xml:space="preserve"> display and demonstrate the key points of the program of the course.</w:t>
      </w:r>
    </w:p>
    <w:p w14:paraId="50162787" w14:textId="58E9C8F1" w:rsidR="0021165E" w:rsidRDefault="0021165E" w:rsidP="00B76525">
      <w:pPr>
        <w:pStyle w:val="svBody"/>
        <w:numPr>
          <w:ilvl w:val="0"/>
          <w:numId w:val="16"/>
        </w:numPr>
      </w:pPr>
      <w:r>
        <w:rPr>
          <w:rFonts w:hint="eastAsia"/>
        </w:rPr>
        <w:t>Icebreaker activities!</w:t>
      </w:r>
    </w:p>
    <w:p w14:paraId="7CF7480C" w14:textId="1BCE9D72" w:rsidR="0021165E" w:rsidRDefault="0021165E" w:rsidP="00B76525">
      <w:pPr>
        <w:pStyle w:val="svBody"/>
        <w:numPr>
          <w:ilvl w:val="0"/>
          <w:numId w:val="16"/>
        </w:numPr>
      </w:pPr>
      <w:r>
        <w:rPr>
          <w:rFonts w:hint="eastAsia"/>
        </w:rPr>
        <w:t>Human knots!</w:t>
      </w:r>
    </w:p>
    <w:p w14:paraId="3593E4AE" w14:textId="607AD45C" w:rsidR="0021165E" w:rsidRDefault="0021165E" w:rsidP="00B76525">
      <w:pPr>
        <w:pStyle w:val="svBody"/>
        <w:numPr>
          <w:ilvl w:val="0"/>
          <w:numId w:val="16"/>
        </w:numPr>
      </w:pPr>
      <w:r>
        <w:rPr>
          <w:rFonts w:hint="eastAsia"/>
        </w:rPr>
        <w:t xml:space="preserve">Active games! </w:t>
      </w:r>
    </w:p>
    <w:p w14:paraId="05B8A57B" w14:textId="6331C53B" w:rsidR="0021165E" w:rsidRDefault="0021165E" w:rsidP="00B76525">
      <w:pPr>
        <w:pStyle w:val="svBody"/>
        <w:numPr>
          <w:ilvl w:val="0"/>
          <w:numId w:val="16"/>
        </w:numPr>
      </w:pPr>
      <w:r>
        <w:rPr>
          <w:rFonts w:hint="eastAsia"/>
        </w:rPr>
        <w:t>Mock unit councils</w:t>
      </w:r>
    </w:p>
    <w:p w14:paraId="17B110FD" w14:textId="07685349" w:rsidR="0021165E" w:rsidRDefault="0021165E" w:rsidP="00B76525">
      <w:pPr>
        <w:pStyle w:val="svBody"/>
        <w:numPr>
          <w:ilvl w:val="0"/>
          <w:numId w:val="16"/>
        </w:numPr>
      </w:pPr>
      <w:r>
        <w:rPr>
          <w:rFonts w:hint="eastAsia"/>
        </w:rPr>
        <w:t>Mock term planning</w:t>
      </w:r>
    </w:p>
    <w:p w14:paraId="7EE58150" w14:textId="484FCBBF" w:rsidR="0021165E" w:rsidRDefault="0021165E" w:rsidP="00B76525">
      <w:pPr>
        <w:pStyle w:val="svBody"/>
        <w:numPr>
          <w:ilvl w:val="0"/>
          <w:numId w:val="16"/>
        </w:numPr>
      </w:pPr>
      <w:r>
        <w:rPr>
          <w:rFonts w:hint="eastAsia"/>
        </w:rPr>
        <w:t>Plant a succulent - Growth and development!</w:t>
      </w:r>
    </w:p>
    <w:p w14:paraId="459EDE3C" w14:textId="38482904" w:rsidR="0021165E" w:rsidRDefault="0021165E" w:rsidP="00B76525">
      <w:pPr>
        <w:pStyle w:val="svBody"/>
        <w:numPr>
          <w:ilvl w:val="0"/>
          <w:numId w:val="16"/>
        </w:numPr>
      </w:pPr>
      <w:r>
        <w:rPr>
          <w:rFonts w:hint="eastAsia"/>
        </w:rPr>
        <w:t>Plan, Do, Review ball game!</w:t>
      </w:r>
    </w:p>
    <w:p w14:paraId="7AC08D84" w14:textId="435A54FF" w:rsidR="0021165E" w:rsidRDefault="0021165E" w:rsidP="00B76525">
      <w:pPr>
        <w:pStyle w:val="svBody"/>
        <w:numPr>
          <w:ilvl w:val="0"/>
          <w:numId w:val="16"/>
        </w:numPr>
      </w:pPr>
      <w:r>
        <w:rPr>
          <w:rFonts w:hint="eastAsia"/>
        </w:rPr>
        <w:t xml:space="preserve">Chinese whispers - communication </w:t>
      </w:r>
    </w:p>
    <w:p w14:paraId="11A539AE" w14:textId="552CB546" w:rsidR="0021165E" w:rsidRDefault="00B76525" w:rsidP="0021165E">
      <w:pPr>
        <w:pStyle w:val="svBody"/>
      </w:pPr>
      <w:r>
        <w:t>It is</w:t>
      </w:r>
      <w:r w:rsidR="0021165E">
        <w:t xml:space="preserve"> sugges</w:t>
      </w:r>
      <w:r w:rsidR="008C6A98">
        <w:t>ted that</w:t>
      </w:r>
      <w:r w:rsidR="0021165E">
        <w:t xml:space="preserve"> these activities are added periodically through the course along with the strong recommendation of an ‘Icebreaker’ activity at the start of the course. </w:t>
      </w:r>
    </w:p>
    <w:p w14:paraId="1519D001" w14:textId="77777777" w:rsidR="0021165E" w:rsidRDefault="0021165E" w:rsidP="00DD29CA">
      <w:pPr>
        <w:pStyle w:val="svsubHeading"/>
      </w:pPr>
      <w:r>
        <w:t>Suggested Time Frame for Activities</w:t>
      </w:r>
    </w:p>
    <w:p w14:paraId="1A4D6113" w14:textId="77777777" w:rsidR="0021165E" w:rsidRDefault="0021165E" w:rsidP="0021165E">
      <w:pPr>
        <w:pStyle w:val="svBody"/>
      </w:pPr>
    </w:p>
    <w:tbl>
      <w:tblPr>
        <w:tblStyle w:val="TableGrid"/>
        <w:tblW w:w="0" w:type="auto"/>
        <w:tblLook w:val="04A0" w:firstRow="1" w:lastRow="0" w:firstColumn="1" w:lastColumn="0" w:noHBand="0" w:noVBand="1"/>
      </w:tblPr>
      <w:tblGrid>
        <w:gridCol w:w="1838"/>
        <w:gridCol w:w="7898"/>
      </w:tblGrid>
      <w:tr w:rsidR="008C6A98" w:rsidRPr="008C6A98" w14:paraId="4BFF1B5E" w14:textId="77777777" w:rsidTr="008C6A98">
        <w:tc>
          <w:tcPr>
            <w:tcW w:w="1838" w:type="dxa"/>
          </w:tcPr>
          <w:p w14:paraId="386FAEC3" w14:textId="141F733B" w:rsidR="008C6A98" w:rsidRPr="008C6A98" w:rsidRDefault="008C6A98" w:rsidP="00E53570">
            <w:pPr>
              <w:pStyle w:val="svBody"/>
            </w:pPr>
            <w:r w:rsidRPr="008C6A98">
              <w:t xml:space="preserve">5-10+ </w:t>
            </w:r>
            <w:r>
              <w:t>mins</w:t>
            </w:r>
          </w:p>
        </w:tc>
        <w:tc>
          <w:tcPr>
            <w:tcW w:w="7898" w:type="dxa"/>
          </w:tcPr>
          <w:p w14:paraId="2F90404A" w14:textId="77777777" w:rsidR="008C6A98" w:rsidRPr="008C6A98" w:rsidRDefault="008C6A98" w:rsidP="00E53570">
            <w:pPr>
              <w:pStyle w:val="svBody"/>
            </w:pPr>
            <w:r w:rsidRPr="008C6A98">
              <w:t xml:space="preserve">Icebreaker Activity </w:t>
            </w:r>
          </w:p>
        </w:tc>
      </w:tr>
      <w:tr w:rsidR="008C6A98" w:rsidRPr="008C6A98" w14:paraId="58BF6D6C" w14:textId="77777777" w:rsidTr="008C6A98">
        <w:tc>
          <w:tcPr>
            <w:tcW w:w="1838" w:type="dxa"/>
          </w:tcPr>
          <w:p w14:paraId="14C9BFBD" w14:textId="77DA7502" w:rsidR="008C6A98" w:rsidRPr="008C6A98" w:rsidRDefault="008C6A98" w:rsidP="00E53570">
            <w:pPr>
              <w:pStyle w:val="svBody"/>
            </w:pPr>
            <w:r w:rsidRPr="008C6A98">
              <w:t xml:space="preserve">15 </w:t>
            </w:r>
            <w:r>
              <w:t>mins</w:t>
            </w:r>
            <w:r w:rsidRPr="008C6A98">
              <w:t xml:space="preserve"> </w:t>
            </w:r>
          </w:p>
        </w:tc>
        <w:tc>
          <w:tcPr>
            <w:tcW w:w="7898" w:type="dxa"/>
          </w:tcPr>
          <w:p w14:paraId="1ACD804B" w14:textId="77777777" w:rsidR="008C6A98" w:rsidRPr="008C6A98" w:rsidRDefault="008C6A98" w:rsidP="00E53570">
            <w:pPr>
              <w:pStyle w:val="svBody"/>
            </w:pPr>
            <w:r w:rsidRPr="008C6A98">
              <w:t>Intro to Section</w:t>
            </w:r>
          </w:p>
        </w:tc>
      </w:tr>
      <w:tr w:rsidR="008C6A98" w:rsidRPr="008C6A98" w14:paraId="25582E4B" w14:textId="77777777" w:rsidTr="008C6A98">
        <w:tc>
          <w:tcPr>
            <w:tcW w:w="1838" w:type="dxa"/>
          </w:tcPr>
          <w:p w14:paraId="42D5C092" w14:textId="1E64C81F" w:rsidR="008C6A98" w:rsidRPr="008C6A98" w:rsidRDefault="008C6A98" w:rsidP="00E53570">
            <w:pPr>
              <w:pStyle w:val="svBody"/>
            </w:pPr>
            <w:r w:rsidRPr="008C6A98">
              <w:t xml:space="preserve">1 </w:t>
            </w:r>
            <w:r>
              <w:t>hr</w:t>
            </w:r>
          </w:p>
        </w:tc>
        <w:tc>
          <w:tcPr>
            <w:tcW w:w="7898" w:type="dxa"/>
          </w:tcPr>
          <w:p w14:paraId="1D496FF1" w14:textId="77777777" w:rsidR="008C6A98" w:rsidRPr="008C6A98" w:rsidRDefault="008C6A98" w:rsidP="00E53570">
            <w:pPr>
              <w:pStyle w:val="svBody"/>
            </w:pPr>
            <w:r w:rsidRPr="008C6A98">
              <w:t>Unit Code</w:t>
            </w:r>
          </w:p>
        </w:tc>
      </w:tr>
      <w:tr w:rsidR="008C6A98" w:rsidRPr="008C6A98" w14:paraId="36A75384" w14:textId="77777777" w:rsidTr="008C6A98">
        <w:tc>
          <w:tcPr>
            <w:tcW w:w="1838" w:type="dxa"/>
          </w:tcPr>
          <w:p w14:paraId="42F4C07F" w14:textId="16E90CFD" w:rsidR="008C6A98" w:rsidRPr="008C6A98" w:rsidRDefault="008C6A98" w:rsidP="00E53570">
            <w:pPr>
              <w:pStyle w:val="svBody"/>
            </w:pPr>
            <w:r w:rsidRPr="008C6A98">
              <w:t xml:space="preserve">15 </w:t>
            </w:r>
            <w:r>
              <w:t>mins</w:t>
            </w:r>
          </w:p>
        </w:tc>
        <w:tc>
          <w:tcPr>
            <w:tcW w:w="7898" w:type="dxa"/>
          </w:tcPr>
          <w:p w14:paraId="4289AC64" w14:textId="77777777" w:rsidR="008C6A98" w:rsidRPr="008C6A98" w:rsidRDefault="008C6A98" w:rsidP="00E53570">
            <w:pPr>
              <w:pStyle w:val="svBody"/>
            </w:pPr>
            <w:r w:rsidRPr="008C6A98">
              <w:t>FUN! (Brain break/Active game)</w:t>
            </w:r>
          </w:p>
        </w:tc>
      </w:tr>
      <w:tr w:rsidR="008C6A98" w:rsidRPr="008C6A98" w14:paraId="18721218" w14:textId="77777777" w:rsidTr="008C6A98">
        <w:tc>
          <w:tcPr>
            <w:tcW w:w="1838" w:type="dxa"/>
          </w:tcPr>
          <w:p w14:paraId="4C3BCAF7" w14:textId="7FE7EE05" w:rsidR="008C6A98" w:rsidRPr="008C6A98" w:rsidRDefault="008C6A98" w:rsidP="00E53570">
            <w:pPr>
              <w:pStyle w:val="svBody"/>
            </w:pPr>
            <w:r w:rsidRPr="008C6A98">
              <w:t xml:space="preserve">30 </w:t>
            </w:r>
            <w:r>
              <w:t>mins</w:t>
            </w:r>
          </w:p>
        </w:tc>
        <w:tc>
          <w:tcPr>
            <w:tcW w:w="7898" w:type="dxa"/>
          </w:tcPr>
          <w:p w14:paraId="2CE641AB" w14:textId="77777777" w:rsidR="008C6A98" w:rsidRPr="008C6A98" w:rsidRDefault="008C6A98" w:rsidP="00E53570">
            <w:pPr>
              <w:pStyle w:val="svBody"/>
            </w:pPr>
            <w:r w:rsidRPr="008C6A98">
              <w:t>Taking Care of your Unit</w:t>
            </w:r>
          </w:p>
        </w:tc>
      </w:tr>
      <w:tr w:rsidR="008C6A98" w:rsidRPr="008C6A98" w14:paraId="10B9813A" w14:textId="77777777" w:rsidTr="008C6A98">
        <w:tc>
          <w:tcPr>
            <w:tcW w:w="1838" w:type="dxa"/>
          </w:tcPr>
          <w:p w14:paraId="6B2CD571" w14:textId="2252BC75" w:rsidR="008C6A98" w:rsidRPr="008C6A98" w:rsidRDefault="008C6A98" w:rsidP="00E53570">
            <w:pPr>
              <w:pStyle w:val="svBody"/>
            </w:pPr>
            <w:r w:rsidRPr="008C6A98">
              <w:t xml:space="preserve">1½ </w:t>
            </w:r>
            <w:r>
              <w:t>hr</w:t>
            </w:r>
            <w:r w:rsidRPr="008C6A98">
              <w:t>s</w:t>
            </w:r>
          </w:p>
        </w:tc>
        <w:tc>
          <w:tcPr>
            <w:tcW w:w="7898" w:type="dxa"/>
          </w:tcPr>
          <w:p w14:paraId="32054F21" w14:textId="77777777" w:rsidR="008C6A98" w:rsidRPr="008C6A98" w:rsidRDefault="008C6A98" w:rsidP="00E53570">
            <w:pPr>
              <w:pStyle w:val="svBody"/>
            </w:pPr>
            <w:r w:rsidRPr="008C6A98">
              <w:t>Program Planning</w:t>
            </w:r>
          </w:p>
        </w:tc>
      </w:tr>
      <w:tr w:rsidR="008C6A98" w:rsidRPr="008C6A98" w14:paraId="77285C3A" w14:textId="77777777" w:rsidTr="008C6A98">
        <w:tc>
          <w:tcPr>
            <w:tcW w:w="1838" w:type="dxa"/>
          </w:tcPr>
          <w:p w14:paraId="379F588D" w14:textId="327ED973" w:rsidR="008C6A98" w:rsidRPr="008C6A98" w:rsidRDefault="008C6A98" w:rsidP="00E53570">
            <w:pPr>
              <w:pStyle w:val="svBody"/>
            </w:pPr>
            <w:r w:rsidRPr="008C6A98">
              <w:t xml:space="preserve">30-45 </w:t>
            </w:r>
            <w:r>
              <w:t>mins</w:t>
            </w:r>
          </w:p>
        </w:tc>
        <w:tc>
          <w:tcPr>
            <w:tcW w:w="7898" w:type="dxa"/>
          </w:tcPr>
          <w:p w14:paraId="7714E1D3" w14:textId="77777777" w:rsidR="008C6A98" w:rsidRPr="008C6A98" w:rsidRDefault="008C6A98" w:rsidP="00E53570">
            <w:pPr>
              <w:pStyle w:val="svBody"/>
            </w:pPr>
            <w:r w:rsidRPr="008C6A98">
              <w:t>Suggested Lunch Period (If running over time then shorten lunch by 15 mins)</w:t>
            </w:r>
          </w:p>
        </w:tc>
      </w:tr>
      <w:tr w:rsidR="008C6A98" w:rsidRPr="008C6A98" w14:paraId="3BBB8FC3" w14:textId="77777777" w:rsidTr="008C6A98">
        <w:tc>
          <w:tcPr>
            <w:tcW w:w="1838" w:type="dxa"/>
          </w:tcPr>
          <w:p w14:paraId="62671195" w14:textId="1ABEF1F5" w:rsidR="008C6A98" w:rsidRPr="008C6A98" w:rsidRDefault="008C6A98" w:rsidP="00E53570">
            <w:pPr>
              <w:pStyle w:val="svBody"/>
            </w:pPr>
            <w:r w:rsidRPr="008C6A98">
              <w:t xml:space="preserve">45 </w:t>
            </w:r>
            <w:r>
              <w:t>mins</w:t>
            </w:r>
          </w:p>
        </w:tc>
        <w:tc>
          <w:tcPr>
            <w:tcW w:w="7898" w:type="dxa"/>
          </w:tcPr>
          <w:p w14:paraId="271A6C5A" w14:textId="77777777" w:rsidR="008C6A98" w:rsidRPr="008C6A98" w:rsidRDefault="008C6A98" w:rsidP="00E53570">
            <w:pPr>
              <w:pStyle w:val="svBody"/>
            </w:pPr>
            <w:r w:rsidRPr="008C6A98">
              <w:t>Growth and Development of your Unit</w:t>
            </w:r>
          </w:p>
        </w:tc>
      </w:tr>
      <w:tr w:rsidR="008C6A98" w:rsidRPr="008C6A98" w14:paraId="443588C6" w14:textId="77777777" w:rsidTr="008C6A98">
        <w:tc>
          <w:tcPr>
            <w:tcW w:w="1838" w:type="dxa"/>
          </w:tcPr>
          <w:p w14:paraId="2587083A" w14:textId="1C10D40B" w:rsidR="008C6A98" w:rsidRPr="008C6A98" w:rsidRDefault="008C6A98" w:rsidP="00E53570">
            <w:pPr>
              <w:pStyle w:val="svBody"/>
            </w:pPr>
            <w:r w:rsidRPr="008C6A98">
              <w:t xml:space="preserve">15 </w:t>
            </w:r>
            <w:r>
              <w:t>mins</w:t>
            </w:r>
          </w:p>
        </w:tc>
        <w:tc>
          <w:tcPr>
            <w:tcW w:w="7898" w:type="dxa"/>
          </w:tcPr>
          <w:p w14:paraId="4853717C" w14:textId="77777777" w:rsidR="008C6A98" w:rsidRPr="008C6A98" w:rsidRDefault="008C6A98" w:rsidP="00E53570">
            <w:pPr>
              <w:pStyle w:val="svBody"/>
            </w:pPr>
            <w:r w:rsidRPr="008C6A98">
              <w:t>FUN! (Brain break/Active game)</w:t>
            </w:r>
          </w:p>
        </w:tc>
      </w:tr>
      <w:tr w:rsidR="008C6A98" w:rsidRPr="008C6A98" w14:paraId="6B60E1E8" w14:textId="77777777" w:rsidTr="008C6A98">
        <w:tc>
          <w:tcPr>
            <w:tcW w:w="1838" w:type="dxa"/>
          </w:tcPr>
          <w:p w14:paraId="54CCEEE4" w14:textId="342E66A5" w:rsidR="008C6A98" w:rsidRPr="008C6A98" w:rsidRDefault="008C6A98" w:rsidP="00E53570">
            <w:pPr>
              <w:pStyle w:val="svBody"/>
            </w:pPr>
            <w:r w:rsidRPr="008C6A98">
              <w:t xml:space="preserve">30 </w:t>
            </w:r>
            <w:r>
              <w:t>mins</w:t>
            </w:r>
          </w:p>
        </w:tc>
        <w:tc>
          <w:tcPr>
            <w:tcW w:w="7898" w:type="dxa"/>
          </w:tcPr>
          <w:p w14:paraId="54F58E4C" w14:textId="77777777" w:rsidR="008C6A98" w:rsidRPr="008C6A98" w:rsidRDefault="008C6A98" w:rsidP="00E53570">
            <w:pPr>
              <w:pStyle w:val="svBody"/>
            </w:pPr>
            <w:r w:rsidRPr="008C6A98">
              <w:t>Resolving Unit Conflict</w:t>
            </w:r>
          </w:p>
        </w:tc>
      </w:tr>
      <w:tr w:rsidR="008C6A98" w:rsidRPr="008C6A98" w14:paraId="3C978BED" w14:textId="77777777" w:rsidTr="008C6A98">
        <w:tc>
          <w:tcPr>
            <w:tcW w:w="1838" w:type="dxa"/>
          </w:tcPr>
          <w:p w14:paraId="7EC77B7C" w14:textId="5DCCD96F" w:rsidR="008C6A98" w:rsidRPr="008C6A98" w:rsidRDefault="008C6A98" w:rsidP="00E53570">
            <w:pPr>
              <w:pStyle w:val="svBody"/>
            </w:pPr>
            <w:r w:rsidRPr="008C6A98">
              <w:t xml:space="preserve">15 </w:t>
            </w:r>
            <w:r>
              <w:t>mins</w:t>
            </w:r>
          </w:p>
        </w:tc>
        <w:tc>
          <w:tcPr>
            <w:tcW w:w="7898" w:type="dxa"/>
          </w:tcPr>
          <w:p w14:paraId="45D94E24" w14:textId="77777777" w:rsidR="008C6A98" w:rsidRPr="008C6A98" w:rsidRDefault="008C6A98" w:rsidP="00E53570">
            <w:pPr>
              <w:pStyle w:val="svBody"/>
            </w:pPr>
            <w:r w:rsidRPr="008C6A98">
              <w:t>Conclusion/Review</w:t>
            </w:r>
          </w:p>
        </w:tc>
      </w:tr>
    </w:tbl>
    <w:p w14:paraId="0B1122C9" w14:textId="5E631846" w:rsidR="00C9393C" w:rsidRPr="00A54BEF" w:rsidRDefault="0021165E" w:rsidP="0021165E">
      <w:pPr>
        <w:pStyle w:val="svBody"/>
      </w:pPr>
      <w:r>
        <w:t>Total:</w:t>
      </w:r>
      <w:r>
        <w:tab/>
        <w:t>6 ½ Hours* (Approximately - 10am - 4:30pm)</w:t>
      </w:r>
      <w:r w:rsidR="00367C12">
        <w:t xml:space="preserve"> </w:t>
      </w:r>
    </w:p>
    <w:sectPr w:rsidR="00C9393C" w:rsidRPr="00A54BEF" w:rsidSect="00135C58">
      <w:headerReference w:type="default" r:id="rId29"/>
      <w:footerReference w:type="even" r:id="rId30"/>
      <w:footerReference w:type="default" r:id="rId31"/>
      <w:headerReference w:type="first" r:id="rId32"/>
      <w:footerReference w:type="first" r:id="rId33"/>
      <w:pgSz w:w="11906" w:h="16838"/>
      <w:pgMar w:top="1440" w:right="1080" w:bottom="1440" w:left="1080" w:header="737" w:footer="113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B3734" w14:textId="77777777" w:rsidR="0014435C" w:rsidRDefault="0014435C" w:rsidP="002246C0">
      <w:r>
        <w:separator/>
      </w:r>
    </w:p>
  </w:endnote>
  <w:endnote w:type="continuationSeparator" w:id="0">
    <w:p w14:paraId="30B265BB" w14:textId="77777777" w:rsidR="0014435C" w:rsidRDefault="0014435C" w:rsidP="002246C0">
      <w:r>
        <w:continuationSeparator/>
      </w:r>
    </w:p>
  </w:endnote>
  <w:endnote w:type="continuationNotice" w:id="1">
    <w:p w14:paraId="514D80D0" w14:textId="77777777" w:rsidR="0014435C" w:rsidRDefault="001443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unito Sans">
    <w:panose1 w:val="00000500000000000000"/>
    <w:charset w:val="4D"/>
    <w:family w:val="auto"/>
    <w:pitch w:val="variable"/>
    <w:sig w:usb0="A00002FF" w:usb1="5000204B" w:usb2="00000000" w:usb3="00000000" w:csb0="00000197"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 w:name="Nunito Sans ExtraBold">
    <w:panose1 w:val="00000900000000000000"/>
    <w:charset w:val="4D"/>
    <w:family w:val="auto"/>
    <w:pitch w:val="variable"/>
    <w:sig w:usb0="20000007" w:usb1="00000001" w:usb2="00000000" w:usb3="00000000" w:csb0="00000193" w:csb1="00000000"/>
  </w:font>
  <w:font w:name="Roboto Slab">
    <w:panose1 w:val="020B0604020202020204"/>
    <w:charset w:val="00"/>
    <w:family w:val="auto"/>
    <w:pitch w:val="variable"/>
    <w:sig w:usb0="E00002FF" w:usb1="5000205B" w:usb2="00000020" w:usb3="00000000" w:csb0="0000019F" w:csb1="00000000"/>
  </w:font>
  <w:font w:name="Nunito Sans Black">
    <w:panose1 w:val="00000A00000000000000"/>
    <w:charset w:val="4D"/>
    <w:family w:val="auto"/>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34640541"/>
      <w:docPartObj>
        <w:docPartGallery w:val="Page Numbers (Bottom of Page)"/>
        <w:docPartUnique/>
      </w:docPartObj>
    </w:sdtPr>
    <w:sdtContent>
      <w:p w14:paraId="212D339F" w14:textId="608B1227" w:rsidR="00135C58" w:rsidRDefault="00135C58" w:rsidP="007E1B5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7C824FE" w14:textId="77777777" w:rsidR="00135C58" w:rsidRDefault="00135C58" w:rsidP="00135C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78165772"/>
      <w:docPartObj>
        <w:docPartGallery w:val="Page Numbers (Bottom of Page)"/>
        <w:docPartUnique/>
      </w:docPartObj>
    </w:sdtPr>
    <w:sdtContent>
      <w:p w14:paraId="5833B012" w14:textId="26CC1999" w:rsidR="00135C58" w:rsidRDefault="00135C58" w:rsidP="007E1B5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3A42FF66" w14:textId="77777777" w:rsidR="00135C58" w:rsidRDefault="00135C58" w:rsidP="00135C5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09F35" w14:textId="7DBBC645" w:rsidR="00870904" w:rsidRDefault="00135C58">
    <w:pPr>
      <w:pStyle w:val="Footer"/>
    </w:pPr>
    <w:r>
      <w:rPr>
        <w:noProof/>
        <w:kern w:val="0"/>
        <w:lang w:eastAsia="en-AU" w:bidi="ar-SA"/>
      </w:rPr>
      <mc:AlternateContent>
        <mc:Choice Requires="wpg">
          <w:drawing>
            <wp:anchor distT="0" distB="0" distL="114300" distR="114300" simplePos="0" relativeHeight="251664387" behindDoc="0" locked="0" layoutInCell="1" allowOverlap="1" wp14:anchorId="27B23204" wp14:editId="28B0D8BA">
              <wp:simplePos x="0" y="0"/>
              <wp:positionH relativeFrom="column">
                <wp:posOffset>0</wp:posOffset>
              </wp:positionH>
              <wp:positionV relativeFrom="paragraph">
                <wp:posOffset>0</wp:posOffset>
              </wp:positionV>
              <wp:extent cx="6486749" cy="582383"/>
              <wp:effectExtent l="0" t="0" r="3175" b="1905"/>
              <wp:wrapNone/>
              <wp:docPr id="9"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8048" cy="582383"/>
                        <a:chOff x="1070942" y="1100181"/>
                        <a:chExt cx="62980" cy="5821"/>
                      </a:xfrm>
                    </wpg:grpSpPr>
                    <pic:pic xmlns:pic="http://schemas.openxmlformats.org/drawingml/2006/picture">
                      <pic:nvPicPr>
                        <pic:cNvPr id="1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pic:blipFill>
                      <pic:spPr bwMode="auto">
                        <a:xfrm>
                          <a:off x="1070942" y="1100198"/>
                          <a:ext cx="23646" cy="580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pic:pic xmlns:pic="http://schemas.openxmlformats.org/drawingml/2006/picture">
                      <pic:nvPicPr>
                        <pic:cNvPr id="11" name="Picture 12"/>
                        <pic:cNvPicPr>
                          <a:picLocks noChangeAspect="1" noChangeArrowheads="1"/>
                        </pic:cNvPicPr>
                      </pic:nvPicPr>
                      <pic:blipFill>
                        <a:blip r:embed="rId2"/>
                        <a:srcRect/>
                        <a:stretch/>
                      </pic:blipFill>
                      <pic:spPr bwMode="auto">
                        <a:xfrm>
                          <a:off x="1119003" y="1100181"/>
                          <a:ext cx="14919" cy="582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wpg:wgp>
                </a:graphicData>
              </a:graphic>
              <wp14:sizeRelH relativeFrom="page">
                <wp14:pctWidth>0</wp14:pctWidth>
              </wp14:sizeRelH>
              <wp14:sizeRelV relativeFrom="page">
                <wp14:pctHeight>0</wp14:pctHeight>
              </wp14:sizeRelV>
            </wp:anchor>
          </w:drawing>
        </mc:Choice>
        <mc:Fallback>
          <w:pict>
            <v:group w14:anchorId="394D6B3B" id="Group 10" o:spid="_x0000_s1026" style="position:absolute;margin-left:0;margin-top:0;width:510.75pt;height:45.85pt;z-index:251664387" coordorigin="10709,11001" coordsize="629,5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style="position:absolute;left:10709;top:11001;width:236;height:59;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" strokecolor="black [0]" strokeweight="2pt">
                <v:imagedata r:id="rId3" o:title=""/>
                <v:shadow color="#ccc"/>
              </v:shape>
              <v:shape id="Picture 12" o:spid="_x0000_s1028" type="#_x0000_t75" style="position:absolute;left:11190;top:11001;width:149;height:59;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" strokecolor="black [0]" strokeweight="2pt">
                <v:imagedata r:id="rId4" o:title=""/>
                <v:shadow color="#ccc"/>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60F21" w14:textId="77777777" w:rsidR="0014435C" w:rsidRDefault="0014435C" w:rsidP="002246C0">
      <w:r>
        <w:separator/>
      </w:r>
    </w:p>
  </w:footnote>
  <w:footnote w:type="continuationSeparator" w:id="0">
    <w:p w14:paraId="320875E4" w14:textId="77777777" w:rsidR="0014435C" w:rsidRDefault="0014435C" w:rsidP="002246C0">
      <w:r>
        <w:continuationSeparator/>
      </w:r>
    </w:p>
  </w:footnote>
  <w:footnote w:type="continuationNotice" w:id="1">
    <w:p w14:paraId="46791292" w14:textId="77777777" w:rsidR="0014435C" w:rsidRDefault="001443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0155A" w14:textId="374CB530" w:rsidR="00135C58" w:rsidRPr="00135C58" w:rsidRDefault="00135C58">
    <w:pPr>
      <w:pStyle w:val="Header"/>
      <w:rPr>
        <w:rFonts w:ascii="Nunito Sans ExtraBold" w:hAnsi="Nunito Sans ExtraBold"/>
        <w:b/>
        <w:bCs/>
      </w:rPr>
    </w:pPr>
    <w:r w:rsidRPr="00135C58">
      <w:rPr>
        <w:rFonts w:ascii="Nunito Sans ExtraBold" w:hAnsi="Nunito Sans ExtraBold"/>
        <w:b/>
        <w:bCs/>
      </w:rPr>
      <w:t>Venturer Unit Management Course Guide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54DDC" w14:textId="35556AEB" w:rsidR="00870904" w:rsidRDefault="00135C58">
    <w:pPr>
      <w:pStyle w:val="Header"/>
    </w:pPr>
    <w:r>
      <w:rPr>
        <w:rFonts w:ascii="Roboto Slab" w:hAnsi="Roboto Slab"/>
        <w:b/>
        <w:noProof/>
        <w:sz w:val="32"/>
        <w:szCs w:val="44"/>
        <w:lang w:eastAsia="en-AU" w:bidi="ar-SA"/>
      </w:rPr>
      <w:drawing>
        <wp:anchor distT="0" distB="0" distL="114300" distR="114300" simplePos="0" relativeHeight="251662339" behindDoc="0" locked="0" layoutInCell="1" allowOverlap="1" wp14:anchorId="516B90AB" wp14:editId="33D89B52">
          <wp:simplePos x="0" y="0"/>
          <wp:positionH relativeFrom="column">
            <wp:posOffset>5575935</wp:posOffset>
          </wp:positionH>
          <wp:positionV relativeFrom="paragraph">
            <wp:posOffset>-386080</wp:posOffset>
          </wp:positionV>
          <wp:extent cx="1163955" cy="1422400"/>
          <wp:effectExtent l="0" t="0" r="0" b="0"/>
          <wp:wrapTopAndBottom/>
          <wp:docPr id="921459717" name="Picture 921459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163955" cy="1422400"/>
                  </a:xfrm>
                  <a:prstGeom prst="rect">
                    <a:avLst/>
                  </a:prstGeom>
                </pic:spPr>
              </pic:pic>
            </a:graphicData>
          </a:graphic>
          <wp14:sizeRelH relativeFrom="margin">
            <wp14:pctWidth>0</wp14:pctWidth>
          </wp14:sizeRelH>
          <wp14:sizeRelV relativeFrom="margin">
            <wp14:pctHeight>0</wp14:pctHeight>
          </wp14:sizeRelV>
        </wp:anchor>
      </w:drawing>
    </w:r>
    <w:r>
      <w:rPr>
        <w:rFonts w:ascii="Roboto Slab" w:hAnsi="Roboto Slab"/>
        <w:b/>
        <w:noProof/>
        <w:sz w:val="32"/>
        <w:szCs w:val="44"/>
        <w:lang w:eastAsia="en-AU" w:bidi="ar-SA"/>
      </w:rPr>
      <w:drawing>
        <wp:anchor distT="0" distB="0" distL="114300" distR="114300" simplePos="0" relativeHeight="251660291" behindDoc="0" locked="0" layoutInCell="1" allowOverlap="1" wp14:anchorId="5D9769F3" wp14:editId="65582933">
          <wp:simplePos x="0" y="0"/>
          <wp:positionH relativeFrom="column">
            <wp:posOffset>-736600</wp:posOffset>
          </wp:positionH>
          <wp:positionV relativeFrom="paragraph">
            <wp:posOffset>-533400</wp:posOffset>
          </wp:positionV>
          <wp:extent cx="7620000" cy="1638300"/>
          <wp:effectExtent l="0" t="0" r="0" b="0"/>
          <wp:wrapNone/>
          <wp:docPr id="8106866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2"/>
                  <a:stretch>
                    <a:fillRect/>
                  </a:stretch>
                </pic:blipFill>
                <pic:spPr bwMode="auto">
                  <a:xfrm>
                    <a:off x="0" y="0"/>
                    <a:ext cx="7620000" cy="1638300"/>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Pr>
        <w:rFonts w:ascii="Roboto Slab" w:hAnsi="Roboto Slab"/>
        <w:b/>
        <w:noProof/>
        <w:sz w:val="32"/>
        <w:szCs w:val="44"/>
        <w:lang w:eastAsia="en-AU" w:bidi="ar-SA"/>
      </w:rPr>
      <mc:AlternateContent>
        <mc:Choice Requires="wps">
          <w:drawing>
            <wp:anchor distT="0" distB="0" distL="114300" distR="114300" simplePos="0" relativeHeight="251661315" behindDoc="0" locked="0" layoutInCell="1" allowOverlap="1" wp14:anchorId="66FCBB00" wp14:editId="25FC389D">
              <wp:simplePos x="0" y="0"/>
              <wp:positionH relativeFrom="column">
                <wp:posOffset>7620</wp:posOffset>
              </wp:positionH>
              <wp:positionV relativeFrom="paragraph">
                <wp:posOffset>-174625</wp:posOffset>
              </wp:positionV>
              <wp:extent cx="3381375" cy="1075055"/>
              <wp:effectExtent l="0" t="0" r="0" b="0"/>
              <wp:wrapNone/>
              <wp:docPr id="17547644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375" cy="1075055"/>
                      </a:xfrm>
                      <a:prstGeom prst="rect">
                        <a:avLst/>
                      </a:prstGeom>
                      <a:noFill/>
                      <a:ln w="9525">
                        <a:noFill/>
                        <a:miter lim="800000"/>
                        <a:headEnd/>
                        <a:tailEnd/>
                      </a:ln>
                    </wps:spPr>
                    <wps:txbx>
                      <w:txbxContent>
                        <w:p w14:paraId="22FFE46E" w14:textId="77777777" w:rsidR="00135C58" w:rsidRPr="00CE662B" w:rsidRDefault="00135C58" w:rsidP="00135C58">
                          <w:pPr>
                            <w:rPr>
                              <w:rFonts w:ascii="Nunito Sans Black" w:hAnsi="Nunito Sans Black"/>
                              <w:b/>
                              <w:bCs/>
                              <w:color w:val="FFFFFF" w:themeColor="background1"/>
                              <w:sz w:val="52"/>
                              <w:szCs w:val="52"/>
                              <w:lang w:val="en-US"/>
                              <w14:textOutline w14:w="9525" w14:cap="flat" w14:cmpd="sng" w14:algn="ctr">
                                <w14:noFill/>
                                <w14:prstDash w14:val="solid"/>
                                <w14:round/>
                              </w14:textOutline>
                            </w:rPr>
                          </w:pPr>
                          <w:r>
                            <w:rPr>
                              <w:rFonts w:ascii="Nunito Sans Black" w:hAnsi="Nunito Sans Black"/>
                              <w:b/>
                              <w:bCs/>
                              <w:color w:val="FFFFFF" w:themeColor="background1"/>
                              <w:sz w:val="52"/>
                              <w:szCs w:val="52"/>
                              <w:lang w:val="en-US"/>
                              <w14:textOutline w14:w="9525" w14:cap="flat" w14:cmpd="sng" w14:algn="ctr">
                                <w14:noFill/>
                                <w14:prstDash w14:val="solid"/>
                                <w14:round/>
                              </w14:textOutline>
                            </w:rPr>
                            <w:t>Unit Management Course Guide</w:t>
                          </w:r>
                        </w:p>
                        <w:p w14:paraId="4DEB0263" w14:textId="77777777" w:rsidR="00135C58" w:rsidRPr="00CE662B" w:rsidRDefault="00135C58" w:rsidP="00135C58">
                          <w:pPr>
                            <w:rPr>
                              <w:rFonts w:ascii="Nunito Sans Black" w:hAnsi="Nunito Sans Black"/>
                              <w:b/>
                              <w:bCs/>
                              <w:color w:val="FFFFFF" w:themeColor="background1"/>
                              <w:sz w:val="44"/>
                              <w:szCs w:val="44"/>
                              <w:lang w:val="en-US"/>
                              <w14:textOutline w14:w="9525" w14:cap="flat" w14:cmpd="sng" w14:algn="ctr">
                                <w14:noFill/>
                                <w14:prstDash w14:val="solid"/>
                                <w14:round/>
                              </w14:textOutline>
                            </w:rPr>
                          </w:pPr>
                          <w:r>
                            <w:rPr>
                              <w:rFonts w:ascii="Nunito Sans Black" w:hAnsi="Nunito Sans Black"/>
                              <w:b/>
                              <w:bCs/>
                              <w:color w:val="FFFFFF" w:themeColor="background1"/>
                              <w:sz w:val="44"/>
                              <w:szCs w:val="44"/>
                              <w:lang w:val="en-US"/>
                              <w14:textOutline w14:w="9525" w14:cap="flat" w14:cmpd="sng" w14:algn="ctr">
                                <w14:noFill/>
                                <w14:prstDash w14:val="solid"/>
                                <w14:round/>
                              </w14:textOutline>
                            </w:rPr>
                            <w:t>Victorian Venturer Council</w:t>
                          </w:r>
                        </w:p>
                      </w:txbxContent>
                    </wps:txbx>
                    <wps:bodyPr rot="0" vert="horz" wrap="none" lIns="91440" tIns="45720" rIns="91440" bIns="45720" anchor="t" anchorCtr="0" upright="1">
                      <a:noAutofit/>
                    </wps:bodyPr>
                  </wps:wsp>
                </a:graphicData>
              </a:graphic>
              <wp14:sizeRelV relativeFrom="margin">
                <wp14:pctHeight>0</wp14:pctHeight>
              </wp14:sizeRelV>
            </wp:anchor>
          </w:drawing>
        </mc:Choice>
        <mc:Fallback>
          <w:pict>
            <v:shapetype w14:anchorId="66FCBB00" id="_x0000_t202" coordsize="21600,21600" o:spt="202" path="m,l,21600r21600,l21600,xe">
              <v:stroke joinstyle="miter"/>
              <v:path gradientshapeok="t" o:connecttype="rect"/>
            </v:shapetype>
            <v:shape id="Text Box 2" o:spid="_x0000_s1026" type="#_x0000_t202" style="position:absolute;margin-left:.6pt;margin-top:-13.75pt;width:266.25pt;height:84.65pt;z-index:251661315;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" filled="f" stroked="f">
              <v:textbox>
                <w:txbxContent>
                  <w:p w14:paraId="22FFE46E" w14:textId="77777777" w:rsidR="00135C58" w:rsidRPr="00CE662B" w:rsidRDefault="00135C58" w:rsidP="00135C58">
                    <w:pPr>
                      <w:rPr>
                        <w:rFonts w:ascii="Nunito Sans Black" w:hAnsi="Nunito Sans Black"/>
                        <w:b/>
                        <w:bCs/>
                        <w:color w:val="FFFFFF" w:themeColor="background1"/>
                        <w:sz w:val="52"/>
                        <w:szCs w:val="52"/>
                        <w:lang w:val="en-US"/>
                        <w14:textOutline w14:w="9525" w14:cap="flat" w14:cmpd="sng" w14:algn="ctr">
                          <w14:noFill/>
                          <w14:prstDash w14:val="solid"/>
                          <w14:round/>
                        </w14:textOutline>
                      </w:rPr>
                    </w:pPr>
                    <w:r>
                      <w:rPr>
                        <w:rFonts w:ascii="Nunito Sans Black" w:hAnsi="Nunito Sans Black"/>
                        <w:b/>
                        <w:bCs/>
                        <w:color w:val="FFFFFF" w:themeColor="background1"/>
                        <w:sz w:val="52"/>
                        <w:szCs w:val="52"/>
                        <w:lang w:val="en-US"/>
                        <w14:textOutline w14:w="9525" w14:cap="flat" w14:cmpd="sng" w14:algn="ctr">
                          <w14:noFill/>
                          <w14:prstDash w14:val="solid"/>
                          <w14:round/>
                        </w14:textOutline>
                      </w:rPr>
                      <w:t>Unit Management Course Guide</w:t>
                    </w:r>
                  </w:p>
                  <w:p w14:paraId="4DEB0263" w14:textId="77777777" w:rsidR="00135C58" w:rsidRPr="00CE662B" w:rsidRDefault="00135C58" w:rsidP="00135C58">
                    <w:pPr>
                      <w:rPr>
                        <w:rFonts w:ascii="Nunito Sans Black" w:hAnsi="Nunito Sans Black"/>
                        <w:b/>
                        <w:bCs/>
                        <w:color w:val="FFFFFF" w:themeColor="background1"/>
                        <w:sz w:val="44"/>
                        <w:szCs w:val="44"/>
                        <w:lang w:val="en-US"/>
                        <w14:textOutline w14:w="9525" w14:cap="flat" w14:cmpd="sng" w14:algn="ctr">
                          <w14:noFill/>
                          <w14:prstDash w14:val="solid"/>
                          <w14:round/>
                        </w14:textOutline>
                      </w:rPr>
                    </w:pPr>
                    <w:r>
                      <w:rPr>
                        <w:rFonts w:ascii="Nunito Sans Black" w:hAnsi="Nunito Sans Black"/>
                        <w:b/>
                        <w:bCs/>
                        <w:color w:val="FFFFFF" w:themeColor="background1"/>
                        <w:sz w:val="44"/>
                        <w:szCs w:val="44"/>
                        <w:lang w:val="en-US"/>
                        <w14:textOutline w14:w="9525" w14:cap="flat" w14:cmpd="sng" w14:algn="ctr">
                          <w14:noFill/>
                          <w14:prstDash w14:val="solid"/>
                          <w14:round/>
                        </w14:textOutline>
                      </w:rPr>
                      <w:t>Victorian Venturer Council</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40F4C"/>
    <w:multiLevelType w:val="hybridMultilevel"/>
    <w:tmpl w:val="0324E1DA"/>
    <w:lvl w:ilvl="0" w:tplc="E17ACA6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752AB4"/>
    <w:multiLevelType w:val="hybridMultilevel"/>
    <w:tmpl w:val="0B1C92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3B7440"/>
    <w:multiLevelType w:val="multilevel"/>
    <w:tmpl w:val="A1FA6D6E"/>
    <w:lvl w:ilvl="0">
      <w:start w:val="1"/>
      <w:numFmt w:val="decimal"/>
      <w:pStyle w:val="svHeading1"/>
      <w:lvlText w:val="%1."/>
      <w:lvlJc w:val="left"/>
      <w:pPr>
        <w:ind w:left="360" w:hanging="360"/>
      </w:pPr>
    </w:lvl>
    <w:lvl w:ilvl="1">
      <w:start w:val="1"/>
      <w:numFmt w:val="decimal"/>
      <w:pStyle w:val="svHeading2"/>
      <w:lvlText w:val="%1.%2."/>
      <w:lvlJc w:val="left"/>
      <w:pPr>
        <w:ind w:left="792" w:hanging="432"/>
      </w:pPr>
    </w:lvl>
    <w:lvl w:ilvl="2">
      <w:start w:val="1"/>
      <w:numFmt w:val="decimal"/>
      <w:pStyle w:val="sv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E8802AA"/>
    <w:multiLevelType w:val="hybridMultilevel"/>
    <w:tmpl w:val="305A6AF6"/>
    <w:lvl w:ilvl="0" w:tplc="E17ACA6A">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396AEB"/>
    <w:multiLevelType w:val="hybridMultilevel"/>
    <w:tmpl w:val="0DC6C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494E4E"/>
    <w:multiLevelType w:val="hybridMultilevel"/>
    <w:tmpl w:val="803E3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04320C"/>
    <w:multiLevelType w:val="hybridMultilevel"/>
    <w:tmpl w:val="4D869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D174FA"/>
    <w:multiLevelType w:val="hybridMultilevel"/>
    <w:tmpl w:val="B3C62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886932"/>
    <w:multiLevelType w:val="hybridMultilevel"/>
    <w:tmpl w:val="046E37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06504E"/>
    <w:multiLevelType w:val="hybridMultilevel"/>
    <w:tmpl w:val="EFAE6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792751"/>
    <w:multiLevelType w:val="hybridMultilevel"/>
    <w:tmpl w:val="0360C1C6"/>
    <w:lvl w:ilvl="0" w:tplc="E17ACA6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4344BE"/>
    <w:multiLevelType w:val="hybridMultilevel"/>
    <w:tmpl w:val="DF9AA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1970BF"/>
    <w:multiLevelType w:val="hybridMultilevel"/>
    <w:tmpl w:val="4B1CDB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A373A2"/>
    <w:multiLevelType w:val="hybridMultilevel"/>
    <w:tmpl w:val="D270B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EF4663"/>
    <w:multiLevelType w:val="hybridMultilevel"/>
    <w:tmpl w:val="14C63ADC"/>
    <w:lvl w:ilvl="0" w:tplc="96A25D9A">
      <w:start w:val="1"/>
      <w:numFmt w:val="bullet"/>
      <w:pStyle w:val="sv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7510DB1"/>
    <w:multiLevelType w:val="hybridMultilevel"/>
    <w:tmpl w:val="894C9D0C"/>
    <w:lvl w:ilvl="0" w:tplc="E17ACA6A">
      <w:start w:val="1"/>
      <w:numFmt w:val="bullet"/>
      <w:lvlText w:val=""/>
      <w:lvlJc w:val="left"/>
      <w:pPr>
        <w:ind w:left="720" w:hanging="360"/>
      </w:pPr>
      <w:rPr>
        <w:rFonts w:ascii="Symbol" w:hAnsi="Symbol" w:hint="default"/>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C86CEC"/>
    <w:multiLevelType w:val="hybridMultilevel"/>
    <w:tmpl w:val="F30490CC"/>
    <w:lvl w:ilvl="0" w:tplc="E17ACA6A">
      <w:start w:val="1"/>
      <w:numFmt w:val="bullet"/>
      <w:lvlText w:val=""/>
      <w:lvlJc w:val="left"/>
      <w:pPr>
        <w:ind w:left="780" w:hanging="360"/>
      </w:pPr>
      <w:rPr>
        <w:rFonts w:ascii="Symbol" w:hAnsi="Symbol" w:hint="default"/>
        <w:color w:val="auto"/>
      </w:rPr>
    </w:lvl>
    <w:lvl w:ilvl="1" w:tplc="08090003" w:tentative="1">
      <w:start w:val="1"/>
      <w:numFmt w:val="bullet"/>
      <w:lvlText w:val="o"/>
      <w:lvlJc w:val="left"/>
      <w:pPr>
        <w:ind w:left="1500" w:hanging="360"/>
      </w:pPr>
      <w:rPr>
        <w:rFonts w:ascii="Courier New" w:hAnsi="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5C212ED7"/>
    <w:multiLevelType w:val="hybridMultilevel"/>
    <w:tmpl w:val="4B64D404"/>
    <w:lvl w:ilvl="0" w:tplc="E17ACA6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AC182D"/>
    <w:multiLevelType w:val="hybridMultilevel"/>
    <w:tmpl w:val="4204F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93356F"/>
    <w:multiLevelType w:val="multilevel"/>
    <w:tmpl w:val="A98CEE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E366CB9"/>
    <w:multiLevelType w:val="hybridMultilevel"/>
    <w:tmpl w:val="AD24D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3D5A6D"/>
    <w:multiLevelType w:val="multilevel"/>
    <w:tmpl w:val="278A4B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96764508">
    <w:abstractNumId w:val="14"/>
  </w:num>
  <w:num w:numId="2" w16cid:durableId="1051078055">
    <w:abstractNumId w:val="3"/>
  </w:num>
  <w:num w:numId="3" w16cid:durableId="233393568">
    <w:abstractNumId w:val="10"/>
  </w:num>
  <w:num w:numId="4" w16cid:durableId="1744520352">
    <w:abstractNumId w:val="0"/>
  </w:num>
  <w:num w:numId="5" w16cid:durableId="861405976">
    <w:abstractNumId w:val="17"/>
  </w:num>
  <w:num w:numId="6" w16cid:durableId="275480286">
    <w:abstractNumId w:val="19"/>
  </w:num>
  <w:num w:numId="7" w16cid:durableId="1336834609">
    <w:abstractNumId w:val="21"/>
  </w:num>
  <w:num w:numId="8" w16cid:durableId="313264463">
    <w:abstractNumId w:val="15"/>
  </w:num>
  <w:num w:numId="9" w16cid:durableId="131825124">
    <w:abstractNumId w:val="16"/>
  </w:num>
  <w:num w:numId="10" w16cid:durableId="1641105857">
    <w:abstractNumId w:val="8"/>
  </w:num>
  <w:num w:numId="11" w16cid:durableId="1930699363">
    <w:abstractNumId w:val="20"/>
  </w:num>
  <w:num w:numId="12" w16cid:durableId="1409770419">
    <w:abstractNumId w:val="2"/>
  </w:num>
  <w:num w:numId="13" w16cid:durableId="1780297144">
    <w:abstractNumId w:val="9"/>
  </w:num>
  <w:num w:numId="14" w16cid:durableId="296030379">
    <w:abstractNumId w:val="7"/>
  </w:num>
  <w:num w:numId="15" w16cid:durableId="454904965">
    <w:abstractNumId w:val="13"/>
  </w:num>
  <w:num w:numId="16" w16cid:durableId="1872691720">
    <w:abstractNumId w:val="5"/>
  </w:num>
  <w:num w:numId="17" w16cid:durableId="672729833">
    <w:abstractNumId w:val="12"/>
  </w:num>
  <w:num w:numId="18" w16cid:durableId="418987613">
    <w:abstractNumId w:val="6"/>
  </w:num>
  <w:num w:numId="19" w16cid:durableId="1659647406">
    <w:abstractNumId w:val="4"/>
  </w:num>
  <w:num w:numId="20" w16cid:durableId="1982035322">
    <w:abstractNumId w:val="1"/>
  </w:num>
  <w:num w:numId="21" w16cid:durableId="429665415">
    <w:abstractNumId w:val="18"/>
  </w:num>
  <w:num w:numId="22" w16cid:durableId="1878421339">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9"/>
  <w:displayBackgroundShape/>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450"/>
    <w:rsid w:val="0000382B"/>
    <w:rsid w:val="000046A6"/>
    <w:rsid w:val="00005760"/>
    <w:rsid w:val="00006411"/>
    <w:rsid w:val="000201AC"/>
    <w:rsid w:val="00022F15"/>
    <w:rsid w:val="00022F59"/>
    <w:rsid w:val="00024751"/>
    <w:rsid w:val="000261D1"/>
    <w:rsid w:val="0002702F"/>
    <w:rsid w:val="0003300B"/>
    <w:rsid w:val="00033606"/>
    <w:rsid w:val="00035211"/>
    <w:rsid w:val="000378DD"/>
    <w:rsid w:val="00040679"/>
    <w:rsid w:val="00041296"/>
    <w:rsid w:val="0004266D"/>
    <w:rsid w:val="00054AFB"/>
    <w:rsid w:val="0006074D"/>
    <w:rsid w:val="0006775F"/>
    <w:rsid w:val="00072024"/>
    <w:rsid w:val="00073BD9"/>
    <w:rsid w:val="00076506"/>
    <w:rsid w:val="00081B9C"/>
    <w:rsid w:val="000843BB"/>
    <w:rsid w:val="00090582"/>
    <w:rsid w:val="00091386"/>
    <w:rsid w:val="00092630"/>
    <w:rsid w:val="00095485"/>
    <w:rsid w:val="00097D6F"/>
    <w:rsid w:val="000B55AC"/>
    <w:rsid w:val="000B5BD1"/>
    <w:rsid w:val="000C2013"/>
    <w:rsid w:val="000C6835"/>
    <w:rsid w:val="000D0BAB"/>
    <w:rsid w:val="000D1E85"/>
    <w:rsid w:val="000D36A8"/>
    <w:rsid w:val="000D47E2"/>
    <w:rsid w:val="000E1145"/>
    <w:rsid w:val="000E2256"/>
    <w:rsid w:val="000F18A0"/>
    <w:rsid w:val="000F3E05"/>
    <w:rsid w:val="000F6C48"/>
    <w:rsid w:val="00100211"/>
    <w:rsid w:val="00102794"/>
    <w:rsid w:val="00103C65"/>
    <w:rsid w:val="00113D9B"/>
    <w:rsid w:val="00123259"/>
    <w:rsid w:val="001310BB"/>
    <w:rsid w:val="00132A9B"/>
    <w:rsid w:val="00135C58"/>
    <w:rsid w:val="00140DA8"/>
    <w:rsid w:val="0014435C"/>
    <w:rsid w:val="00144842"/>
    <w:rsid w:val="00146248"/>
    <w:rsid w:val="001523EA"/>
    <w:rsid w:val="0015282C"/>
    <w:rsid w:val="0015422B"/>
    <w:rsid w:val="00157B1F"/>
    <w:rsid w:val="00157E07"/>
    <w:rsid w:val="001628F0"/>
    <w:rsid w:val="001662D5"/>
    <w:rsid w:val="00172B98"/>
    <w:rsid w:val="0017365F"/>
    <w:rsid w:val="0017552F"/>
    <w:rsid w:val="001821D8"/>
    <w:rsid w:val="0018777B"/>
    <w:rsid w:val="00191569"/>
    <w:rsid w:val="00192054"/>
    <w:rsid w:val="0019763F"/>
    <w:rsid w:val="001A3B88"/>
    <w:rsid w:val="001B0541"/>
    <w:rsid w:val="001C03F5"/>
    <w:rsid w:val="001D0977"/>
    <w:rsid w:val="001D1AE6"/>
    <w:rsid w:val="001E08E5"/>
    <w:rsid w:val="001E0A6F"/>
    <w:rsid w:val="001E4CC9"/>
    <w:rsid w:val="001F1A9E"/>
    <w:rsid w:val="002019C8"/>
    <w:rsid w:val="0021091D"/>
    <w:rsid w:val="0021165E"/>
    <w:rsid w:val="002142C2"/>
    <w:rsid w:val="0022304F"/>
    <w:rsid w:val="002246C0"/>
    <w:rsid w:val="00224DA4"/>
    <w:rsid w:val="00225E37"/>
    <w:rsid w:val="00226A16"/>
    <w:rsid w:val="00230F70"/>
    <w:rsid w:val="002351BE"/>
    <w:rsid w:val="002367FD"/>
    <w:rsid w:val="00237427"/>
    <w:rsid w:val="00237EFE"/>
    <w:rsid w:val="00245B8E"/>
    <w:rsid w:val="00247279"/>
    <w:rsid w:val="002575BA"/>
    <w:rsid w:val="002578A8"/>
    <w:rsid w:val="002601FE"/>
    <w:rsid w:val="00263BC6"/>
    <w:rsid w:val="0026692D"/>
    <w:rsid w:val="00274C5E"/>
    <w:rsid w:val="00276D2A"/>
    <w:rsid w:val="0028538A"/>
    <w:rsid w:val="0029519A"/>
    <w:rsid w:val="002A2C73"/>
    <w:rsid w:val="002A4345"/>
    <w:rsid w:val="002A525D"/>
    <w:rsid w:val="002A7241"/>
    <w:rsid w:val="002B1D1A"/>
    <w:rsid w:val="002B24A5"/>
    <w:rsid w:val="002B28E1"/>
    <w:rsid w:val="002D019F"/>
    <w:rsid w:val="002D3533"/>
    <w:rsid w:val="002D3CC7"/>
    <w:rsid w:val="002E12BC"/>
    <w:rsid w:val="002E26E3"/>
    <w:rsid w:val="002E72D1"/>
    <w:rsid w:val="003019B6"/>
    <w:rsid w:val="00304512"/>
    <w:rsid w:val="00305719"/>
    <w:rsid w:val="0030589B"/>
    <w:rsid w:val="00320B9B"/>
    <w:rsid w:val="003240A3"/>
    <w:rsid w:val="003241D5"/>
    <w:rsid w:val="003325BA"/>
    <w:rsid w:val="00337636"/>
    <w:rsid w:val="00340277"/>
    <w:rsid w:val="0034074D"/>
    <w:rsid w:val="00347CA6"/>
    <w:rsid w:val="00351ED1"/>
    <w:rsid w:val="0035420B"/>
    <w:rsid w:val="0036534E"/>
    <w:rsid w:val="00367C12"/>
    <w:rsid w:val="00374A44"/>
    <w:rsid w:val="00375658"/>
    <w:rsid w:val="00380110"/>
    <w:rsid w:val="00383240"/>
    <w:rsid w:val="00384332"/>
    <w:rsid w:val="0039013C"/>
    <w:rsid w:val="00392439"/>
    <w:rsid w:val="003936A5"/>
    <w:rsid w:val="003952D0"/>
    <w:rsid w:val="003A54FA"/>
    <w:rsid w:val="003B35AB"/>
    <w:rsid w:val="003B3C26"/>
    <w:rsid w:val="003D08FE"/>
    <w:rsid w:val="003D729D"/>
    <w:rsid w:val="003F1458"/>
    <w:rsid w:val="003F3D81"/>
    <w:rsid w:val="003F4570"/>
    <w:rsid w:val="003F5750"/>
    <w:rsid w:val="0040649E"/>
    <w:rsid w:val="004075D3"/>
    <w:rsid w:val="00407AFA"/>
    <w:rsid w:val="00411847"/>
    <w:rsid w:val="004179A1"/>
    <w:rsid w:val="004266EC"/>
    <w:rsid w:val="00437782"/>
    <w:rsid w:val="00446F36"/>
    <w:rsid w:val="00454E7F"/>
    <w:rsid w:val="00470DD3"/>
    <w:rsid w:val="0047144D"/>
    <w:rsid w:val="004723D7"/>
    <w:rsid w:val="004745D4"/>
    <w:rsid w:val="00476ADB"/>
    <w:rsid w:val="004813D8"/>
    <w:rsid w:val="004851B3"/>
    <w:rsid w:val="00491EF6"/>
    <w:rsid w:val="00496995"/>
    <w:rsid w:val="004A2612"/>
    <w:rsid w:val="004A295A"/>
    <w:rsid w:val="004A5A57"/>
    <w:rsid w:val="004B3199"/>
    <w:rsid w:val="004B37D7"/>
    <w:rsid w:val="004B6404"/>
    <w:rsid w:val="004C314A"/>
    <w:rsid w:val="004C623C"/>
    <w:rsid w:val="004D20FF"/>
    <w:rsid w:val="004D5882"/>
    <w:rsid w:val="004E09B2"/>
    <w:rsid w:val="004E3A97"/>
    <w:rsid w:val="004E7D00"/>
    <w:rsid w:val="00503BD1"/>
    <w:rsid w:val="0050542B"/>
    <w:rsid w:val="005120DA"/>
    <w:rsid w:val="005203CE"/>
    <w:rsid w:val="00521121"/>
    <w:rsid w:val="00522869"/>
    <w:rsid w:val="00527708"/>
    <w:rsid w:val="005329E5"/>
    <w:rsid w:val="0053379A"/>
    <w:rsid w:val="00540719"/>
    <w:rsid w:val="005419CB"/>
    <w:rsid w:val="00541BF1"/>
    <w:rsid w:val="00542E03"/>
    <w:rsid w:val="0055221B"/>
    <w:rsid w:val="005603C6"/>
    <w:rsid w:val="00565B5C"/>
    <w:rsid w:val="005719F3"/>
    <w:rsid w:val="00582266"/>
    <w:rsid w:val="00585A9A"/>
    <w:rsid w:val="00591312"/>
    <w:rsid w:val="005919E1"/>
    <w:rsid w:val="00591BE9"/>
    <w:rsid w:val="00592B83"/>
    <w:rsid w:val="005932A4"/>
    <w:rsid w:val="005A17BE"/>
    <w:rsid w:val="005A5420"/>
    <w:rsid w:val="005A5D1F"/>
    <w:rsid w:val="005A6B55"/>
    <w:rsid w:val="005C1DE8"/>
    <w:rsid w:val="005C645F"/>
    <w:rsid w:val="005C7EE0"/>
    <w:rsid w:val="005D2663"/>
    <w:rsid w:val="005D2717"/>
    <w:rsid w:val="005E4E59"/>
    <w:rsid w:val="005E70C9"/>
    <w:rsid w:val="005F4755"/>
    <w:rsid w:val="005F6B74"/>
    <w:rsid w:val="006045E9"/>
    <w:rsid w:val="00614DB2"/>
    <w:rsid w:val="00616E31"/>
    <w:rsid w:val="00622CC8"/>
    <w:rsid w:val="00633481"/>
    <w:rsid w:val="006338EA"/>
    <w:rsid w:val="00636076"/>
    <w:rsid w:val="00642AE0"/>
    <w:rsid w:val="0064373C"/>
    <w:rsid w:val="006518CC"/>
    <w:rsid w:val="00653DD8"/>
    <w:rsid w:val="00654415"/>
    <w:rsid w:val="00657F83"/>
    <w:rsid w:val="00660EEF"/>
    <w:rsid w:val="006655B8"/>
    <w:rsid w:val="0067120C"/>
    <w:rsid w:val="00671C90"/>
    <w:rsid w:val="00674BC5"/>
    <w:rsid w:val="00681726"/>
    <w:rsid w:val="00690F29"/>
    <w:rsid w:val="00692037"/>
    <w:rsid w:val="00694198"/>
    <w:rsid w:val="006A232A"/>
    <w:rsid w:val="006B2499"/>
    <w:rsid w:val="006C686D"/>
    <w:rsid w:val="006D054A"/>
    <w:rsid w:val="006D37A2"/>
    <w:rsid w:val="006D4585"/>
    <w:rsid w:val="006E295F"/>
    <w:rsid w:val="006F3528"/>
    <w:rsid w:val="006F5EBB"/>
    <w:rsid w:val="00701901"/>
    <w:rsid w:val="0070764E"/>
    <w:rsid w:val="00712828"/>
    <w:rsid w:val="00730E29"/>
    <w:rsid w:val="007316C8"/>
    <w:rsid w:val="00751E02"/>
    <w:rsid w:val="0076056C"/>
    <w:rsid w:val="00760FB1"/>
    <w:rsid w:val="00762A2B"/>
    <w:rsid w:val="0077080C"/>
    <w:rsid w:val="00771187"/>
    <w:rsid w:val="00781767"/>
    <w:rsid w:val="00785DBF"/>
    <w:rsid w:val="00791179"/>
    <w:rsid w:val="007A1D7E"/>
    <w:rsid w:val="007A2EDF"/>
    <w:rsid w:val="007B46B9"/>
    <w:rsid w:val="007B7C01"/>
    <w:rsid w:val="007C02C5"/>
    <w:rsid w:val="007C0C72"/>
    <w:rsid w:val="007C4AC0"/>
    <w:rsid w:val="007D53B8"/>
    <w:rsid w:val="007D5973"/>
    <w:rsid w:val="007E33E2"/>
    <w:rsid w:val="007E6119"/>
    <w:rsid w:val="007F1F16"/>
    <w:rsid w:val="00804CDA"/>
    <w:rsid w:val="00805745"/>
    <w:rsid w:val="008067B8"/>
    <w:rsid w:val="0081035A"/>
    <w:rsid w:val="00811FF0"/>
    <w:rsid w:val="00820E38"/>
    <w:rsid w:val="00825D2F"/>
    <w:rsid w:val="0082693D"/>
    <w:rsid w:val="00827890"/>
    <w:rsid w:val="00831988"/>
    <w:rsid w:val="00857B87"/>
    <w:rsid w:val="00870904"/>
    <w:rsid w:val="00887D9A"/>
    <w:rsid w:val="00892717"/>
    <w:rsid w:val="008A2506"/>
    <w:rsid w:val="008A5A4E"/>
    <w:rsid w:val="008A5A52"/>
    <w:rsid w:val="008A6699"/>
    <w:rsid w:val="008B6F92"/>
    <w:rsid w:val="008C02CC"/>
    <w:rsid w:val="008C2EEE"/>
    <w:rsid w:val="008C510F"/>
    <w:rsid w:val="008C6A98"/>
    <w:rsid w:val="008C7C43"/>
    <w:rsid w:val="008D1422"/>
    <w:rsid w:val="008D6501"/>
    <w:rsid w:val="008D7E26"/>
    <w:rsid w:val="008E1515"/>
    <w:rsid w:val="008F702A"/>
    <w:rsid w:val="008F7E20"/>
    <w:rsid w:val="0090062E"/>
    <w:rsid w:val="00900A0C"/>
    <w:rsid w:val="00901FC0"/>
    <w:rsid w:val="0091462A"/>
    <w:rsid w:val="009153B1"/>
    <w:rsid w:val="00916558"/>
    <w:rsid w:val="0093087F"/>
    <w:rsid w:val="00932F3B"/>
    <w:rsid w:val="009424A5"/>
    <w:rsid w:val="009473C0"/>
    <w:rsid w:val="00952FF0"/>
    <w:rsid w:val="00954507"/>
    <w:rsid w:val="00954A23"/>
    <w:rsid w:val="00961BF0"/>
    <w:rsid w:val="00964EA2"/>
    <w:rsid w:val="00967742"/>
    <w:rsid w:val="00972B45"/>
    <w:rsid w:val="00972CC4"/>
    <w:rsid w:val="00975ABC"/>
    <w:rsid w:val="0098169D"/>
    <w:rsid w:val="0099015E"/>
    <w:rsid w:val="00991B85"/>
    <w:rsid w:val="00992411"/>
    <w:rsid w:val="009A5246"/>
    <w:rsid w:val="009B0BFF"/>
    <w:rsid w:val="009B47D2"/>
    <w:rsid w:val="009B79E2"/>
    <w:rsid w:val="009C2003"/>
    <w:rsid w:val="009C70D3"/>
    <w:rsid w:val="009D317C"/>
    <w:rsid w:val="009E0501"/>
    <w:rsid w:val="009E7F1C"/>
    <w:rsid w:val="009F10A2"/>
    <w:rsid w:val="00A11B75"/>
    <w:rsid w:val="00A13423"/>
    <w:rsid w:val="00A1518E"/>
    <w:rsid w:val="00A15378"/>
    <w:rsid w:val="00A27059"/>
    <w:rsid w:val="00A3037E"/>
    <w:rsid w:val="00A3176C"/>
    <w:rsid w:val="00A400AA"/>
    <w:rsid w:val="00A41A87"/>
    <w:rsid w:val="00A43A6F"/>
    <w:rsid w:val="00A45386"/>
    <w:rsid w:val="00A51E37"/>
    <w:rsid w:val="00A52901"/>
    <w:rsid w:val="00A54BEF"/>
    <w:rsid w:val="00A56461"/>
    <w:rsid w:val="00A57192"/>
    <w:rsid w:val="00A65020"/>
    <w:rsid w:val="00A6565A"/>
    <w:rsid w:val="00A723A7"/>
    <w:rsid w:val="00A73968"/>
    <w:rsid w:val="00A76DB4"/>
    <w:rsid w:val="00A771C3"/>
    <w:rsid w:val="00A85A7B"/>
    <w:rsid w:val="00A90CCA"/>
    <w:rsid w:val="00AA0542"/>
    <w:rsid w:val="00AA6F24"/>
    <w:rsid w:val="00AB1561"/>
    <w:rsid w:val="00AC044A"/>
    <w:rsid w:val="00AC2670"/>
    <w:rsid w:val="00AD7E91"/>
    <w:rsid w:val="00AE013D"/>
    <w:rsid w:val="00AE3510"/>
    <w:rsid w:val="00AE3EFF"/>
    <w:rsid w:val="00AF1F78"/>
    <w:rsid w:val="00AF5637"/>
    <w:rsid w:val="00B0008F"/>
    <w:rsid w:val="00B02821"/>
    <w:rsid w:val="00B034F6"/>
    <w:rsid w:val="00B05087"/>
    <w:rsid w:val="00B07823"/>
    <w:rsid w:val="00B10466"/>
    <w:rsid w:val="00B12B42"/>
    <w:rsid w:val="00B14EF1"/>
    <w:rsid w:val="00B15027"/>
    <w:rsid w:val="00B1667D"/>
    <w:rsid w:val="00B17799"/>
    <w:rsid w:val="00B17BAF"/>
    <w:rsid w:val="00B206DF"/>
    <w:rsid w:val="00B2781A"/>
    <w:rsid w:val="00B360E3"/>
    <w:rsid w:val="00B4266A"/>
    <w:rsid w:val="00B52A12"/>
    <w:rsid w:val="00B53933"/>
    <w:rsid w:val="00B54FF7"/>
    <w:rsid w:val="00B56F9D"/>
    <w:rsid w:val="00B652BA"/>
    <w:rsid w:val="00B71E8E"/>
    <w:rsid w:val="00B73F50"/>
    <w:rsid w:val="00B76525"/>
    <w:rsid w:val="00B8094C"/>
    <w:rsid w:val="00B858E6"/>
    <w:rsid w:val="00B97F7C"/>
    <w:rsid w:val="00BA4394"/>
    <w:rsid w:val="00BA4465"/>
    <w:rsid w:val="00BB1E62"/>
    <w:rsid w:val="00BB37BE"/>
    <w:rsid w:val="00BB5580"/>
    <w:rsid w:val="00BB757A"/>
    <w:rsid w:val="00BB790E"/>
    <w:rsid w:val="00BC59F6"/>
    <w:rsid w:val="00BC73A3"/>
    <w:rsid w:val="00BD36AB"/>
    <w:rsid w:val="00BD55F8"/>
    <w:rsid w:val="00BD7500"/>
    <w:rsid w:val="00BF76E4"/>
    <w:rsid w:val="00C03EF6"/>
    <w:rsid w:val="00C0457F"/>
    <w:rsid w:val="00C05656"/>
    <w:rsid w:val="00C20BA0"/>
    <w:rsid w:val="00C2428A"/>
    <w:rsid w:val="00C55141"/>
    <w:rsid w:val="00C62680"/>
    <w:rsid w:val="00C739E5"/>
    <w:rsid w:val="00C75730"/>
    <w:rsid w:val="00C75887"/>
    <w:rsid w:val="00C813E9"/>
    <w:rsid w:val="00C86EBB"/>
    <w:rsid w:val="00C8715A"/>
    <w:rsid w:val="00C9258D"/>
    <w:rsid w:val="00C9393C"/>
    <w:rsid w:val="00C93F33"/>
    <w:rsid w:val="00CA4718"/>
    <w:rsid w:val="00CB29EB"/>
    <w:rsid w:val="00CC08D7"/>
    <w:rsid w:val="00CE662B"/>
    <w:rsid w:val="00CF2D36"/>
    <w:rsid w:val="00CF31E1"/>
    <w:rsid w:val="00CF4E1D"/>
    <w:rsid w:val="00CF7F1D"/>
    <w:rsid w:val="00D25722"/>
    <w:rsid w:val="00D447FF"/>
    <w:rsid w:val="00D50E36"/>
    <w:rsid w:val="00D52114"/>
    <w:rsid w:val="00D52E8D"/>
    <w:rsid w:val="00D70450"/>
    <w:rsid w:val="00D75F64"/>
    <w:rsid w:val="00D7627B"/>
    <w:rsid w:val="00D77082"/>
    <w:rsid w:val="00D809DF"/>
    <w:rsid w:val="00D81FA5"/>
    <w:rsid w:val="00D9019C"/>
    <w:rsid w:val="00D903D4"/>
    <w:rsid w:val="00D96566"/>
    <w:rsid w:val="00DA6F9B"/>
    <w:rsid w:val="00DA794E"/>
    <w:rsid w:val="00DB303E"/>
    <w:rsid w:val="00DB5A12"/>
    <w:rsid w:val="00DC0467"/>
    <w:rsid w:val="00DC05C1"/>
    <w:rsid w:val="00DC0DB9"/>
    <w:rsid w:val="00DD29CA"/>
    <w:rsid w:val="00DD3C7D"/>
    <w:rsid w:val="00DD44D6"/>
    <w:rsid w:val="00DE0EB2"/>
    <w:rsid w:val="00DE7888"/>
    <w:rsid w:val="00DF250F"/>
    <w:rsid w:val="00E02B96"/>
    <w:rsid w:val="00E2493B"/>
    <w:rsid w:val="00E24D3A"/>
    <w:rsid w:val="00E2651C"/>
    <w:rsid w:val="00E31C81"/>
    <w:rsid w:val="00E32E97"/>
    <w:rsid w:val="00E334A3"/>
    <w:rsid w:val="00E3580F"/>
    <w:rsid w:val="00E408D2"/>
    <w:rsid w:val="00E43FAA"/>
    <w:rsid w:val="00E464AE"/>
    <w:rsid w:val="00E57470"/>
    <w:rsid w:val="00E65A31"/>
    <w:rsid w:val="00E765BE"/>
    <w:rsid w:val="00E8518D"/>
    <w:rsid w:val="00E9720C"/>
    <w:rsid w:val="00EA083C"/>
    <w:rsid w:val="00EA3479"/>
    <w:rsid w:val="00EA505F"/>
    <w:rsid w:val="00EB0FD9"/>
    <w:rsid w:val="00EB0FFC"/>
    <w:rsid w:val="00EB490E"/>
    <w:rsid w:val="00EB50AD"/>
    <w:rsid w:val="00EB534B"/>
    <w:rsid w:val="00EB6EEB"/>
    <w:rsid w:val="00EC1FED"/>
    <w:rsid w:val="00ED6357"/>
    <w:rsid w:val="00ED640D"/>
    <w:rsid w:val="00EE01E0"/>
    <w:rsid w:val="00EE303C"/>
    <w:rsid w:val="00EE67C1"/>
    <w:rsid w:val="00EE73C7"/>
    <w:rsid w:val="00EF0F86"/>
    <w:rsid w:val="00F00D31"/>
    <w:rsid w:val="00F02E04"/>
    <w:rsid w:val="00F0471E"/>
    <w:rsid w:val="00F10B54"/>
    <w:rsid w:val="00F136C9"/>
    <w:rsid w:val="00F17CA4"/>
    <w:rsid w:val="00F23BF6"/>
    <w:rsid w:val="00F255FB"/>
    <w:rsid w:val="00F25FDC"/>
    <w:rsid w:val="00F31084"/>
    <w:rsid w:val="00F32AF6"/>
    <w:rsid w:val="00F33BF3"/>
    <w:rsid w:val="00F347A7"/>
    <w:rsid w:val="00F40A80"/>
    <w:rsid w:val="00F412F1"/>
    <w:rsid w:val="00F44DDF"/>
    <w:rsid w:val="00F525A2"/>
    <w:rsid w:val="00F55B93"/>
    <w:rsid w:val="00F63B95"/>
    <w:rsid w:val="00F717E8"/>
    <w:rsid w:val="00F71E05"/>
    <w:rsid w:val="00F71FFC"/>
    <w:rsid w:val="00F751D9"/>
    <w:rsid w:val="00F758A2"/>
    <w:rsid w:val="00F86DF0"/>
    <w:rsid w:val="00F911F5"/>
    <w:rsid w:val="00F93D1E"/>
    <w:rsid w:val="00F97300"/>
    <w:rsid w:val="00FA6851"/>
    <w:rsid w:val="00FC5B68"/>
    <w:rsid w:val="00FD2B0F"/>
    <w:rsid w:val="00FD2F6A"/>
    <w:rsid w:val="00FD42E5"/>
    <w:rsid w:val="00FD5EE1"/>
    <w:rsid w:val="00FE1C5F"/>
    <w:rsid w:val="00FE416D"/>
    <w:rsid w:val="00FF1EB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9A73007"/>
  <w15:docId w15:val="{61A4FFDA-EF3B-6147-90C4-3D2A66470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722"/>
    <w:pPr>
      <w:widowControl w:val="0"/>
      <w:suppressAutoHyphens/>
    </w:pPr>
    <w:rPr>
      <w:rFonts w:eastAsia="SimSun" w:cs="Tahoma"/>
      <w:kern w:val="1"/>
      <w:sz w:val="24"/>
      <w:szCs w:val="24"/>
      <w:lang w:eastAsia="hi-IN" w:bidi="hi-IN"/>
    </w:rPr>
  </w:style>
  <w:style w:type="paragraph" w:styleId="Heading1">
    <w:name w:val="heading 1"/>
    <w:basedOn w:val="Normal"/>
    <w:next w:val="Normal"/>
    <w:link w:val="Heading1Char"/>
    <w:uiPriority w:val="9"/>
    <w:qFormat/>
    <w:rsid w:val="00F71FFC"/>
    <w:pPr>
      <w:keepNext/>
      <w:keepLines/>
      <w:spacing w:before="240"/>
      <w:outlineLvl w:val="0"/>
    </w:pPr>
    <w:rPr>
      <w:rFonts w:ascii="Nunito Sans" w:eastAsiaTheme="majorEastAsia" w:hAnsi="Nunito Sans" w:cs="Mangal"/>
      <w:color w:val="365F91" w:themeColor="accent1" w:themeShade="BF"/>
      <w:sz w:val="32"/>
      <w:szCs w:val="29"/>
    </w:rPr>
  </w:style>
  <w:style w:type="paragraph" w:styleId="Heading2">
    <w:name w:val="heading 2"/>
    <w:basedOn w:val="Normal"/>
    <w:next w:val="Normal"/>
    <w:link w:val="Heading2Char"/>
    <w:uiPriority w:val="9"/>
    <w:unhideWhenUsed/>
    <w:qFormat/>
    <w:rsid w:val="00F71FFC"/>
    <w:pPr>
      <w:keepNext/>
      <w:keepLines/>
      <w:spacing w:before="40"/>
      <w:outlineLvl w:val="1"/>
    </w:pPr>
    <w:rPr>
      <w:rFonts w:ascii="Nunito Sans" w:eastAsiaTheme="majorEastAsia" w:hAnsi="Nunito Sans" w:cs="Mangal"/>
      <w:color w:val="365F91" w:themeColor="accent1" w:themeShade="BF"/>
      <w:sz w:val="26"/>
      <w:szCs w:val="23"/>
    </w:rPr>
  </w:style>
  <w:style w:type="paragraph" w:styleId="Heading3">
    <w:name w:val="heading 3"/>
    <w:basedOn w:val="Normal"/>
    <w:next w:val="Normal"/>
    <w:link w:val="Heading3Char"/>
    <w:uiPriority w:val="9"/>
    <w:unhideWhenUsed/>
    <w:qFormat/>
    <w:rsid w:val="00F71FFC"/>
    <w:pPr>
      <w:keepNext/>
      <w:keepLines/>
      <w:spacing w:before="40"/>
      <w:outlineLvl w:val="2"/>
    </w:pPr>
    <w:rPr>
      <w:rFonts w:ascii="Nunito Sans" w:eastAsiaTheme="majorEastAsia" w:hAnsi="Nunito Sans" w:cs="Mangal"/>
      <w:color w:val="243F60"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beringSymbols">
    <w:name w:val="Numbering Symbols"/>
    <w:rsid w:val="00D25722"/>
  </w:style>
  <w:style w:type="paragraph" w:customStyle="1" w:styleId="Heading">
    <w:name w:val="Heading"/>
    <w:basedOn w:val="Normal"/>
    <w:next w:val="BodyText"/>
    <w:rsid w:val="00D25722"/>
    <w:pPr>
      <w:keepNext/>
      <w:spacing w:before="240" w:after="120"/>
    </w:pPr>
    <w:rPr>
      <w:rFonts w:ascii="Arial" w:hAnsi="Arial"/>
      <w:sz w:val="28"/>
      <w:szCs w:val="28"/>
    </w:rPr>
  </w:style>
  <w:style w:type="paragraph" w:styleId="BodyText">
    <w:name w:val="Body Text"/>
    <w:basedOn w:val="Normal"/>
    <w:link w:val="BodyTextChar"/>
    <w:rsid w:val="00F71FFC"/>
    <w:pPr>
      <w:spacing w:after="120"/>
    </w:pPr>
    <w:rPr>
      <w:rFonts w:ascii="Nunito Sans" w:hAnsi="Nunito Sans"/>
    </w:rPr>
  </w:style>
  <w:style w:type="paragraph" w:styleId="List">
    <w:name w:val="List"/>
    <w:basedOn w:val="BodyText"/>
    <w:rsid w:val="00D25722"/>
  </w:style>
  <w:style w:type="paragraph" w:styleId="Caption">
    <w:name w:val="caption"/>
    <w:basedOn w:val="Normal"/>
    <w:qFormat/>
    <w:rsid w:val="00D25722"/>
    <w:pPr>
      <w:suppressLineNumbers/>
      <w:spacing w:before="120" w:after="120"/>
    </w:pPr>
    <w:rPr>
      <w:i/>
      <w:iCs/>
    </w:rPr>
  </w:style>
  <w:style w:type="paragraph" w:customStyle="1" w:styleId="Index">
    <w:name w:val="Index"/>
    <w:basedOn w:val="Normal"/>
    <w:rsid w:val="00D25722"/>
    <w:pPr>
      <w:suppressLineNumbers/>
    </w:pPr>
  </w:style>
  <w:style w:type="paragraph" w:styleId="ListParagraph">
    <w:name w:val="List Paragraph"/>
    <w:basedOn w:val="Normal"/>
    <w:uiPriority w:val="34"/>
    <w:qFormat/>
    <w:rsid w:val="00591312"/>
    <w:pPr>
      <w:ind w:left="720"/>
      <w:contextualSpacing/>
    </w:pPr>
    <w:rPr>
      <w:rFonts w:cs="Mangal"/>
      <w:szCs w:val="21"/>
    </w:rPr>
  </w:style>
  <w:style w:type="paragraph" w:styleId="Header">
    <w:name w:val="header"/>
    <w:basedOn w:val="Normal"/>
    <w:link w:val="HeaderChar"/>
    <w:uiPriority w:val="99"/>
    <w:unhideWhenUsed/>
    <w:rsid w:val="002246C0"/>
    <w:pPr>
      <w:tabs>
        <w:tab w:val="center" w:pos="4513"/>
        <w:tab w:val="right" w:pos="9026"/>
      </w:tabs>
    </w:pPr>
    <w:rPr>
      <w:rFonts w:cs="Mangal"/>
      <w:szCs w:val="21"/>
    </w:rPr>
  </w:style>
  <w:style w:type="character" w:customStyle="1" w:styleId="HeaderChar">
    <w:name w:val="Header Char"/>
    <w:basedOn w:val="DefaultParagraphFont"/>
    <w:link w:val="Header"/>
    <w:uiPriority w:val="99"/>
    <w:rsid w:val="002246C0"/>
    <w:rPr>
      <w:rFonts w:eastAsia="SimSun" w:cs="Mangal"/>
      <w:kern w:val="1"/>
      <w:sz w:val="24"/>
      <w:szCs w:val="21"/>
      <w:lang w:eastAsia="hi-IN" w:bidi="hi-IN"/>
    </w:rPr>
  </w:style>
  <w:style w:type="paragraph" w:styleId="Footer">
    <w:name w:val="footer"/>
    <w:basedOn w:val="Normal"/>
    <w:link w:val="FooterChar"/>
    <w:uiPriority w:val="99"/>
    <w:unhideWhenUsed/>
    <w:rsid w:val="002246C0"/>
    <w:pPr>
      <w:tabs>
        <w:tab w:val="center" w:pos="4513"/>
        <w:tab w:val="right" w:pos="9026"/>
      </w:tabs>
    </w:pPr>
    <w:rPr>
      <w:rFonts w:cs="Mangal"/>
      <w:szCs w:val="21"/>
    </w:rPr>
  </w:style>
  <w:style w:type="character" w:customStyle="1" w:styleId="FooterChar">
    <w:name w:val="Footer Char"/>
    <w:basedOn w:val="DefaultParagraphFont"/>
    <w:link w:val="Footer"/>
    <w:uiPriority w:val="99"/>
    <w:rsid w:val="002246C0"/>
    <w:rPr>
      <w:rFonts w:eastAsia="SimSun" w:cs="Mangal"/>
      <w:kern w:val="1"/>
      <w:sz w:val="24"/>
      <w:szCs w:val="21"/>
      <w:lang w:eastAsia="hi-IN" w:bidi="hi-IN"/>
    </w:rPr>
  </w:style>
  <w:style w:type="paragraph" w:styleId="BalloonText">
    <w:name w:val="Balloon Text"/>
    <w:basedOn w:val="Normal"/>
    <w:link w:val="BalloonTextChar"/>
    <w:uiPriority w:val="99"/>
    <w:semiHidden/>
    <w:unhideWhenUsed/>
    <w:rsid w:val="002246C0"/>
    <w:rPr>
      <w:rFonts w:ascii="Tahoma" w:hAnsi="Tahoma" w:cs="Mangal"/>
      <w:sz w:val="16"/>
      <w:szCs w:val="14"/>
    </w:rPr>
  </w:style>
  <w:style w:type="character" w:customStyle="1" w:styleId="BalloonTextChar">
    <w:name w:val="Balloon Text Char"/>
    <w:basedOn w:val="DefaultParagraphFont"/>
    <w:link w:val="BalloonText"/>
    <w:uiPriority w:val="99"/>
    <w:semiHidden/>
    <w:rsid w:val="002246C0"/>
    <w:rPr>
      <w:rFonts w:ascii="Tahoma" w:eastAsia="SimSun" w:hAnsi="Tahoma" w:cs="Mangal"/>
      <w:kern w:val="1"/>
      <w:sz w:val="16"/>
      <w:szCs w:val="14"/>
      <w:lang w:eastAsia="hi-IN" w:bidi="hi-IN"/>
    </w:rPr>
  </w:style>
  <w:style w:type="table" w:styleId="TableGrid">
    <w:name w:val="Table Grid"/>
    <w:basedOn w:val="TableNormal"/>
    <w:uiPriority w:val="59"/>
    <w:rsid w:val="00AC2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367FD"/>
    <w:rPr>
      <w:color w:val="0000FF" w:themeColor="hyperlink"/>
      <w:u w:val="single"/>
    </w:rPr>
  </w:style>
  <w:style w:type="character" w:customStyle="1" w:styleId="UnresolvedMention1">
    <w:name w:val="Unresolved Mention1"/>
    <w:basedOn w:val="DefaultParagraphFont"/>
    <w:uiPriority w:val="99"/>
    <w:semiHidden/>
    <w:unhideWhenUsed/>
    <w:rsid w:val="002367FD"/>
    <w:rPr>
      <w:color w:val="808080"/>
      <w:shd w:val="clear" w:color="auto" w:fill="E6E6E6"/>
    </w:rPr>
  </w:style>
  <w:style w:type="character" w:styleId="FollowedHyperlink">
    <w:name w:val="FollowedHyperlink"/>
    <w:basedOn w:val="DefaultParagraphFont"/>
    <w:uiPriority w:val="99"/>
    <w:semiHidden/>
    <w:unhideWhenUsed/>
    <w:rsid w:val="006518CC"/>
    <w:rPr>
      <w:color w:val="800080" w:themeColor="followedHyperlink"/>
      <w:u w:val="single"/>
    </w:rPr>
  </w:style>
  <w:style w:type="paragraph" w:customStyle="1" w:styleId="svBody">
    <w:name w:val="sv_Body"/>
    <w:basedOn w:val="Normal"/>
    <w:qFormat/>
    <w:rsid w:val="003241D5"/>
    <w:pPr>
      <w:spacing w:before="120"/>
    </w:pPr>
    <w:rPr>
      <w:rFonts w:ascii="Nunito Sans" w:hAnsi="Nunito Sans"/>
      <w:sz w:val="22"/>
    </w:rPr>
  </w:style>
  <w:style w:type="paragraph" w:customStyle="1" w:styleId="svsubHeading">
    <w:name w:val="sv_subHeading"/>
    <w:basedOn w:val="svBody"/>
    <w:next w:val="svBody"/>
    <w:qFormat/>
    <w:rsid w:val="00DD29CA"/>
    <w:pPr>
      <w:keepNext/>
      <w:shd w:val="clear" w:color="auto" w:fill="DAEEF3" w:themeFill="accent5" w:themeFillTint="33"/>
      <w:spacing w:before="240" w:after="120"/>
    </w:pPr>
    <w:rPr>
      <w:b/>
      <w:bCs/>
      <w:sz w:val="28"/>
      <w:szCs w:val="32"/>
    </w:rPr>
  </w:style>
  <w:style w:type="paragraph" w:customStyle="1" w:styleId="svtable">
    <w:name w:val="sv_table"/>
    <w:basedOn w:val="svBody"/>
    <w:qFormat/>
    <w:rsid w:val="00503BD1"/>
    <w:pPr>
      <w:tabs>
        <w:tab w:val="num" w:pos="709"/>
      </w:tabs>
      <w:spacing w:before="20" w:after="20"/>
    </w:pPr>
    <w:rPr>
      <w:rFonts w:cs="Times New Roman"/>
      <w:sz w:val="20"/>
      <w:szCs w:val="20"/>
    </w:rPr>
  </w:style>
  <w:style w:type="paragraph" w:customStyle="1" w:styleId="svtableHeading">
    <w:name w:val="sv_tableHeading"/>
    <w:basedOn w:val="svBody"/>
    <w:next w:val="svtable"/>
    <w:qFormat/>
    <w:rsid w:val="007E6119"/>
    <w:pPr>
      <w:widowControl/>
      <w:suppressAutoHyphens w:val="0"/>
      <w:spacing w:before="40" w:after="40"/>
    </w:pPr>
    <w:rPr>
      <w:b/>
      <w:bCs/>
      <w:color w:val="FFFFFF" w:themeColor="background1"/>
      <w:sz w:val="20"/>
      <w:szCs w:val="20"/>
    </w:rPr>
  </w:style>
  <w:style w:type="paragraph" w:customStyle="1" w:styleId="svHeading1">
    <w:name w:val="sv_Heading 1"/>
    <w:basedOn w:val="Heading1"/>
    <w:qFormat/>
    <w:rsid w:val="00F347A7"/>
    <w:pPr>
      <w:numPr>
        <w:numId w:val="12"/>
      </w:numPr>
    </w:pPr>
  </w:style>
  <w:style w:type="paragraph" w:customStyle="1" w:styleId="svBullet">
    <w:name w:val="sv_Bullet"/>
    <w:basedOn w:val="svBody"/>
    <w:qFormat/>
    <w:rsid w:val="002E12BC"/>
    <w:pPr>
      <w:numPr>
        <w:numId w:val="1"/>
      </w:numPr>
    </w:pPr>
  </w:style>
  <w:style w:type="paragraph" w:customStyle="1" w:styleId="svSectionHeader">
    <w:name w:val="sv_Section Header"/>
    <w:basedOn w:val="Normal"/>
    <w:next w:val="svBody"/>
    <w:qFormat/>
    <w:rsid w:val="00F347A7"/>
    <w:pPr>
      <w:keepNext/>
      <w:pBdr>
        <w:top w:val="single" w:sz="18" w:space="6" w:color="C00000"/>
      </w:pBdr>
      <w:spacing w:before="240"/>
      <w:jc w:val="center"/>
    </w:pPr>
    <w:rPr>
      <w:rFonts w:ascii="Nunito Sans" w:hAnsi="Nunito Sans"/>
      <w:b/>
      <w:sz w:val="32"/>
      <w:szCs w:val="44"/>
    </w:rPr>
  </w:style>
  <w:style w:type="character" w:customStyle="1" w:styleId="Heading1Char">
    <w:name w:val="Heading 1 Char"/>
    <w:basedOn w:val="DefaultParagraphFont"/>
    <w:link w:val="Heading1"/>
    <w:uiPriority w:val="9"/>
    <w:rsid w:val="00F71FFC"/>
    <w:rPr>
      <w:rFonts w:ascii="Nunito Sans" w:eastAsiaTheme="majorEastAsia" w:hAnsi="Nunito Sans" w:cs="Mangal"/>
      <w:color w:val="365F91" w:themeColor="accent1" w:themeShade="BF"/>
      <w:kern w:val="1"/>
      <w:sz w:val="32"/>
      <w:szCs w:val="29"/>
      <w:lang w:eastAsia="hi-IN" w:bidi="hi-IN"/>
    </w:rPr>
  </w:style>
  <w:style w:type="character" w:customStyle="1" w:styleId="Heading2Char">
    <w:name w:val="Heading 2 Char"/>
    <w:basedOn w:val="DefaultParagraphFont"/>
    <w:link w:val="Heading2"/>
    <w:uiPriority w:val="9"/>
    <w:rsid w:val="00F71FFC"/>
    <w:rPr>
      <w:rFonts w:ascii="Nunito Sans" w:eastAsiaTheme="majorEastAsia" w:hAnsi="Nunito Sans" w:cs="Mangal"/>
      <w:color w:val="365F91" w:themeColor="accent1" w:themeShade="BF"/>
      <w:kern w:val="1"/>
      <w:sz w:val="26"/>
      <w:szCs w:val="23"/>
      <w:lang w:eastAsia="hi-IN" w:bidi="hi-IN"/>
    </w:rPr>
  </w:style>
  <w:style w:type="character" w:customStyle="1" w:styleId="BodyTextChar">
    <w:name w:val="Body Text Char"/>
    <w:basedOn w:val="DefaultParagraphFont"/>
    <w:link w:val="BodyText"/>
    <w:rsid w:val="00F71FFC"/>
    <w:rPr>
      <w:rFonts w:ascii="Nunito Sans" w:eastAsia="SimSun" w:hAnsi="Nunito Sans" w:cs="Tahoma"/>
      <w:kern w:val="1"/>
      <w:sz w:val="24"/>
      <w:szCs w:val="24"/>
      <w:lang w:eastAsia="hi-IN" w:bidi="hi-IN"/>
    </w:rPr>
  </w:style>
  <w:style w:type="character" w:customStyle="1" w:styleId="Heading3Char">
    <w:name w:val="Heading 3 Char"/>
    <w:basedOn w:val="DefaultParagraphFont"/>
    <w:link w:val="Heading3"/>
    <w:uiPriority w:val="9"/>
    <w:rsid w:val="00F71FFC"/>
    <w:rPr>
      <w:rFonts w:ascii="Nunito Sans" w:eastAsiaTheme="majorEastAsia" w:hAnsi="Nunito Sans" w:cs="Mangal"/>
      <w:color w:val="243F60" w:themeColor="accent1" w:themeShade="7F"/>
      <w:kern w:val="1"/>
      <w:sz w:val="24"/>
      <w:szCs w:val="21"/>
      <w:lang w:eastAsia="hi-IN" w:bidi="hi-IN"/>
    </w:rPr>
  </w:style>
  <w:style w:type="paragraph" w:styleId="Title">
    <w:name w:val="Title"/>
    <w:basedOn w:val="Normal"/>
    <w:next w:val="Normal"/>
    <w:link w:val="TitleChar"/>
    <w:uiPriority w:val="10"/>
    <w:qFormat/>
    <w:rsid w:val="00F71FFC"/>
    <w:pPr>
      <w:contextualSpacing/>
    </w:pPr>
    <w:rPr>
      <w:rFonts w:asciiTheme="majorHAnsi" w:eastAsiaTheme="majorEastAsia" w:hAnsiTheme="majorHAnsi" w:cs="Mangal"/>
      <w:spacing w:val="-10"/>
      <w:kern w:val="28"/>
      <w:sz w:val="56"/>
      <w:szCs w:val="50"/>
    </w:rPr>
  </w:style>
  <w:style w:type="character" w:customStyle="1" w:styleId="TitleChar">
    <w:name w:val="Title Char"/>
    <w:basedOn w:val="DefaultParagraphFont"/>
    <w:link w:val="Title"/>
    <w:uiPriority w:val="10"/>
    <w:rsid w:val="00F71FFC"/>
    <w:rPr>
      <w:rFonts w:asciiTheme="majorHAnsi" w:eastAsiaTheme="majorEastAsia" w:hAnsiTheme="majorHAnsi" w:cs="Mangal"/>
      <w:spacing w:val="-10"/>
      <w:kern w:val="28"/>
      <w:sz w:val="56"/>
      <w:szCs w:val="50"/>
      <w:lang w:eastAsia="hi-IN" w:bidi="hi-IN"/>
    </w:rPr>
  </w:style>
  <w:style w:type="paragraph" w:customStyle="1" w:styleId="svTitle">
    <w:name w:val="sv_Title"/>
    <w:basedOn w:val="Title"/>
    <w:qFormat/>
    <w:rsid w:val="00F347A7"/>
    <w:pPr>
      <w:jc w:val="center"/>
    </w:pPr>
    <w:rPr>
      <w:rFonts w:ascii="Nunito Sans" w:hAnsi="Nunito Sans"/>
      <w:b/>
      <w:bCs/>
    </w:rPr>
  </w:style>
  <w:style w:type="paragraph" w:customStyle="1" w:styleId="svHeading2">
    <w:name w:val="sv_Heading 2"/>
    <w:basedOn w:val="Heading2"/>
    <w:qFormat/>
    <w:rsid w:val="00157B1F"/>
    <w:pPr>
      <w:numPr>
        <w:ilvl w:val="1"/>
        <w:numId w:val="12"/>
      </w:numPr>
      <w:spacing w:before="240"/>
      <w:ind w:left="1134" w:hanging="850"/>
    </w:pPr>
  </w:style>
  <w:style w:type="paragraph" w:customStyle="1" w:styleId="svHeading3">
    <w:name w:val="sv_Heading 3"/>
    <w:basedOn w:val="Heading3"/>
    <w:qFormat/>
    <w:rsid w:val="00857B87"/>
    <w:pPr>
      <w:numPr>
        <w:ilvl w:val="2"/>
        <w:numId w:val="12"/>
      </w:numPr>
    </w:pPr>
  </w:style>
  <w:style w:type="character" w:styleId="PageNumber">
    <w:name w:val="page number"/>
    <w:basedOn w:val="DefaultParagraphFont"/>
    <w:uiPriority w:val="99"/>
    <w:semiHidden/>
    <w:unhideWhenUsed/>
    <w:rsid w:val="00135C58"/>
  </w:style>
  <w:style w:type="character" w:styleId="UnresolvedMention">
    <w:name w:val="Unresolved Mention"/>
    <w:basedOn w:val="DefaultParagraphFont"/>
    <w:uiPriority w:val="99"/>
    <w:semiHidden/>
    <w:unhideWhenUsed/>
    <w:rsid w:val="001F1A9E"/>
    <w:rPr>
      <w:color w:val="605E5C"/>
      <w:shd w:val="clear" w:color="auto" w:fill="E1DFDD"/>
    </w:rPr>
  </w:style>
  <w:style w:type="paragraph" w:styleId="BlockText">
    <w:name w:val="Block Text"/>
    <w:basedOn w:val="Normal"/>
    <w:uiPriority w:val="99"/>
    <w:unhideWhenUsed/>
    <w:rsid w:val="002B24A5"/>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before="120"/>
      <w:ind w:left="709" w:right="815"/>
    </w:pPr>
    <w:rPr>
      <w:rFonts w:asciiTheme="minorHAnsi" w:eastAsiaTheme="minorEastAsia" w:hAnsiTheme="minorHAnsi" w:cs="Mangal"/>
      <w:i/>
      <w:iCs/>
      <w:color w:val="4F81BD" w:themeColor="accent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90430">
      <w:bodyDiv w:val="1"/>
      <w:marLeft w:val="0"/>
      <w:marRight w:val="0"/>
      <w:marTop w:val="0"/>
      <w:marBottom w:val="0"/>
      <w:divBdr>
        <w:top w:val="none" w:sz="0" w:space="0" w:color="auto"/>
        <w:left w:val="none" w:sz="0" w:space="0" w:color="auto"/>
        <w:bottom w:val="none" w:sz="0" w:space="0" w:color="auto"/>
        <w:right w:val="none" w:sz="0" w:space="0" w:color="auto"/>
      </w:divBdr>
    </w:div>
    <w:div w:id="515114178">
      <w:bodyDiv w:val="1"/>
      <w:marLeft w:val="0"/>
      <w:marRight w:val="0"/>
      <w:marTop w:val="0"/>
      <w:marBottom w:val="0"/>
      <w:divBdr>
        <w:top w:val="none" w:sz="0" w:space="0" w:color="auto"/>
        <w:left w:val="none" w:sz="0" w:space="0" w:color="auto"/>
        <w:bottom w:val="none" w:sz="0" w:space="0" w:color="auto"/>
        <w:right w:val="none" w:sz="0" w:space="0" w:color="auto"/>
      </w:divBdr>
    </w:div>
    <w:div w:id="543981135">
      <w:bodyDiv w:val="1"/>
      <w:marLeft w:val="0"/>
      <w:marRight w:val="0"/>
      <w:marTop w:val="0"/>
      <w:marBottom w:val="0"/>
      <w:divBdr>
        <w:top w:val="none" w:sz="0" w:space="0" w:color="auto"/>
        <w:left w:val="none" w:sz="0" w:space="0" w:color="auto"/>
        <w:bottom w:val="none" w:sz="0" w:space="0" w:color="auto"/>
        <w:right w:val="none" w:sz="0" w:space="0" w:color="auto"/>
      </w:divBdr>
    </w:div>
    <w:div w:id="1202474403">
      <w:bodyDiv w:val="1"/>
      <w:marLeft w:val="0"/>
      <w:marRight w:val="0"/>
      <w:marTop w:val="0"/>
      <w:marBottom w:val="0"/>
      <w:divBdr>
        <w:top w:val="none" w:sz="0" w:space="0" w:color="auto"/>
        <w:left w:val="none" w:sz="0" w:space="0" w:color="auto"/>
        <w:bottom w:val="none" w:sz="0" w:space="0" w:color="auto"/>
        <w:right w:val="none" w:sz="0" w:space="0" w:color="auto"/>
      </w:divBdr>
    </w:div>
    <w:div w:id="1347901376">
      <w:bodyDiv w:val="1"/>
      <w:marLeft w:val="0"/>
      <w:marRight w:val="0"/>
      <w:marTop w:val="0"/>
      <w:marBottom w:val="0"/>
      <w:divBdr>
        <w:top w:val="none" w:sz="0" w:space="0" w:color="auto"/>
        <w:left w:val="none" w:sz="0" w:space="0" w:color="auto"/>
        <w:bottom w:val="none" w:sz="0" w:space="0" w:color="auto"/>
        <w:right w:val="none" w:sz="0" w:space="0" w:color="auto"/>
      </w:divBdr>
    </w:div>
    <w:div w:id="141747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enturersvictoria.sharepoint.com/:b:/s/VictorianVenturerCouncil/EUNydF0mEphNu0begrsvJFQBWizcnnopTrS3QMyddpLaTw?e=VzlHWR" TargetMode="External"/><Relationship Id="rId18" Type="http://schemas.openxmlformats.org/officeDocument/2006/relationships/hyperlink" Target="https://venturersvictoria.sharepoint.com/:w:/s/VictorianVenturerCouncil/EYbmu7vs2WZBgYe0mNGV4PAB-nFsVGghssbYL-zW4buxIQ?e=R7nyZR" TargetMode="External"/><Relationship Id="rId26" Type="http://schemas.openxmlformats.org/officeDocument/2006/relationships/hyperlink" Target="https://venturersvictoria.sharepoint.com/:p:/s/VictorianVenturerCouncil/EWK8IWjrpK5LvGgHa-SDTJwBuf8HTez4lW6XRzyoqZbpkA?e=t4Iebk" TargetMode="External"/><Relationship Id="rId21" Type="http://schemas.openxmlformats.org/officeDocument/2006/relationships/hyperlink" Target="https://www.scoutsvictoria.com.a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enturersvictoria.sharepoint.com/:p:/s/VictorianVenturerCouncil/EfL0XrQ10WpCvLJIT2fYRekBqLqCo7wYB3MySKlMiajc9A?e=0bGm0W" TargetMode="External"/><Relationship Id="rId17" Type="http://schemas.openxmlformats.org/officeDocument/2006/relationships/hyperlink" Target="https://venturersvictoria.sharepoint.com/:w:/s/VictorianVenturerCouncil/EUl1edbc_bxBrR9sNAqha2oBjyVIJMNjaIatzJ3uxDvgAQ?e=x8N9eA" TargetMode="External"/><Relationship Id="rId25" Type="http://schemas.openxmlformats.org/officeDocument/2006/relationships/hyperlink" Target="https://pr.scouts.com.au/mdocs-posts/preparing-a-scouts-own/" TargetMode="External"/><Relationship Id="rId33" Type="http://schemas.openxmlformats.org/officeDocument/2006/relationships/footer" Target="footer3.xml"/><Relationship Id="rId38"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yperlink" Target="https://venturersvictoria.sharepoint.com/:w:/s/VictorianVenturerCouncil/EfNi8M36EMFJmeABvEPDD8kBvhZ1dK0azKApArgC_hx3HA?e=0YEfHk" TargetMode="External"/><Relationship Id="rId20" Type="http://schemas.openxmlformats.org/officeDocument/2006/relationships/hyperlink" Target="https://pr.scouts.com.au"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coutsvictoria.com.au/media/8477/venturer-code-of-conduct-resources.pdf" TargetMode="External"/><Relationship Id="rId24" Type="http://schemas.openxmlformats.org/officeDocument/2006/relationships/hyperlink" Target="https://venturersvictoria.sharepoint.com/:b:/s/VictorianVenturerCouncil/Eda5rse88lBMrgy349tkR7IB515nl4kVh0xdfYD5qdPlJQ?e=dYGBX2" TargetMode="External"/><Relationship Id="rId32" Type="http://schemas.openxmlformats.org/officeDocument/2006/relationships/header" Target="header2.xml"/><Relationship Id="rId37"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s://pr.scouts.com.au/mdocs-posts/03-programming_process_tool_venturers_03/" TargetMode="External"/><Relationship Id="rId23" Type="http://schemas.openxmlformats.org/officeDocument/2006/relationships/hyperlink" Target="https://venturersvictoria.sharepoint.com/:b:/s/VictorianVenturerCouncil/EW3Kxmd9y5JDiXCGiTV40i4BjsZEObBAj9CoDt64JJue4g?e=11F8CC" TargetMode="External"/><Relationship Id="rId28" Type="http://schemas.openxmlformats.org/officeDocument/2006/relationships/hyperlink" Target="https://venturersvictoria.sharepoint.com/:p:/s/VictorianVenturerCouncil/EbbAklsRqBpKt_HMpEBSDIYBk2cJaii21LAX331BiwDNZw?e=57gsbN" TargetMode="External"/><Relationship Id="rId36" Type="http://schemas.openxmlformats.org/officeDocument/2006/relationships/customXml" Target="../customXml/item2.xml"/><Relationship Id="rId10" Type="http://schemas.openxmlformats.org/officeDocument/2006/relationships/hyperlink" Target="https://scoutsvictoria.com.au/age-sections-adults/venturers/the-venturer-program/program-essentials-overview/" TargetMode="External"/><Relationship Id="rId19" Type="http://schemas.openxmlformats.org/officeDocument/2006/relationships/hyperlink" Target="https://pr.scouts.com.au/mdocs-posts/youth-leading-adults-supporting-checklist-venturers/"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scoutsvictoria.com.au/age-sections-adults/venturers/the-venturer-program/program-essentials-introduction-to-section/" TargetMode="External"/><Relationship Id="rId14" Type="http://schemas.openxmlformats.org/officeDocument/2006/relationships/hyperlink" Target="https://venturersvictoria.sharepoint.com/:u:/s/VictorianVenturerCouncil/EcyZRd3imm1LnBt3YW4JAN8BPaO71OTUMs76wIMo6pcVRA?e=2iEcYm" TargetMode="External"/><Relationship Id="rId22" Type="http://schemas.openxmlformats.org/officeDocument/2006/relationships/hyperlink" Target="https://venturersvictoria.sharepoint.com/:b:/s/VictorianVenturerCouncil/EVyz5EeVUNVPonrRd9uNJCUBr3yqrXxZN2DbAKYJJ9NELg?e=CK0wxR" TargetMode="External"/><Relationship Id="rId27" Type="http://schemas.openxmlformats.org/officeDocument/2006/relationships/hyperlink" Target="https://venturersvictoria.sharepoint.com/:b:/s/VictorianVenturerCouncil/EWxq4PnSM0xEp180QoPSCUMBmRUK9--CNlP5OD94-jcQDg?e=So6axa"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https://scoutsvictoria.com.au/age-sections-adults/venturers/the-venturer-program/" TargetMode="External"/><Relationship Id="rId3" Type="http://schemas.openxmlformats.org/officeDocument/2006/relationships/styles" Target="styles.xml"/></Relationships>
</file>

<file path=word/_rels/foot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rnie/Library/Group%20Containers/UBF8T346G9.Office/User%20Content.localized/Templates.localized/BaysBant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ABBD5DE8C002342874E17DC8C85D45A" ma:contentTypeVersion="19" ma:contentTypeDescription="Create a new document." ma:contentTypeScope="" ma:versionID="d8917d3562ba9803e5ac06db5b21b870">
  <xsd:schema xmlns:xsd="http://www.w3.org/2001/XMLSchema" xmlns:xs="http://www.w3.org/2001/XMLSchema" xmlns:p="http://schemas.microsoft.com/office/2006/metadata/properties" xmlns:ns2="7c2efe60-cc7e-4ef0-af4d-417449a4e121" xmlns:ns3="e007978d-01bb-44b1-80ff-106867d2ac47" targetNamespace="http://schemas.microsoft.com/office/2006/metadata/properties" ma:root="true" ma:fieldsID="c85d129c2d9cba923090b40f042c6f9e" ns2:_="" ns3:_="">
    <xsd:import namespace="7c2efe60-cc7e-4ef0-af4d-417449a4e121"/>
    <xsd:import namespace="e007978d-01bb-44b1-80ff-106867d2ac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efe60-cc7e-4ef0-af4d-417449a4e1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78acbac-51b2-49b2-a7b5-1c132358f2a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element name="Comment" ma:index="26" nillable="true" ma:displayName="Comment" ma:description="Freeform text entry" ma:format="Dropdown" ma:internalName="Comment">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07978d-01bb-44b1-80ff-106867d2ac4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3e8e706-63dd-4e0f-98f7-8de9e00bfe8b}" ma:internalName="TaxCatchAll" ma:showField="CatchAllData" ma:web="e007978d-01bb-44b1-80ff-106867d2ac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007978d-01bb-44b1-80ff-106867d2ac47" xsi:nil="true"/>
    <lcf76f155ced4ddcb4097134ff3c332f xmlns="7c2efe60-cc7e-4ef0-af4d-417449a4e121">
      <Terms xmlns="http://schemas.microsoft.com/office/infopath/2007/PartnerControls"/>
    </lcf76f155ced4ddcb4097134ff3c332f>
    <Comment xmlns="7c2efe60-cc7e-4ef0-af4d-417449a4e121" xsi:nil="true"/>
  </documentManagement>
</p:properties>
</file>

<file path=customXml/itemProps1.xml><?xml version="1.0" encoding="utf-8"?>
<ds:datastoreItem xmlns:ds="http://schemas.openxmlformats.org/officeDocument/2006/customXml" ds:itemID="{3B0B3521-654D-4560-AA33-2A1C741EED24}">
  <ds:schemaRefs>
    <ds:schemaRef ds:uri="http://schemas.openxmlformats.org/officeDocument/2006/bibliography"/>
  </ds:schemaRefs>
</ds:datastoreItem>
</file>

<file path=customXml/itemProps2.xml><?xml version="1.0" encoding="utf-8"?>
<ds:datastoreItem xmlns:ds="http://schemas.openxmlformats.org/officeDocument/2006/customXml" ds:itemID="{6058DC12-EC0B-447F-93B6-13898EDAE8D3}"/>
</file>

<file path=customXml/itemProps3.xml><?xml version="1.0" encoding="utf-8"?>
<ds:datastoreItem xmlns:ds="http://schemas.openxmlformats.org/officeDocument/2006/customXml" ds:itemID="{A2F75D1B-DED3-479E-862C-680CDA80F8C9}"/>
</file>

<file path=customXml/itemProps4.xml><?xml version="1.0" encoding="utf-8"?>
<ds:datastoreItem xmlns:ds="http://schemas.openxmlformats.org/officeDocument/2006/customXml" ds:itemID="{13689979-D17B-4239-943D-01D91489DEC5}"/>
</file>

<file path=docProps/app.xml><?xml version="1.0" encoding="utf-8"?>
<Properties xmlns="http://schemas.openxmlformats.org/officeDocument/2006/extended-properties" xmlns:vt="http://schemas.openxmlformats.org/officeDocument/2006/docPropsVTypes">
  <Template>BaysBanter.dotx</Template>
  <TotalTime>81</TotalTime>
  <Pages>8</Pages>
  <Words>3019</Words>
  <Characters>17214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Unit Management Course Outline</vt:lpstr>
    </vt:vector>
  </TitlesOfParts>
  <Manager/>
  <Company>Scouts Victoria</Company>
  <LinksUpToDate>false</LinksUpToDate>
  <CharactersWithSpaces>20193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Management Course Outline</dc:title>
  <dc:subject>Venturer Scouts</dc:subject>
  <dc:creator>E²G</dc:creator>
  <cp:keywords/>
  <dc:description/>
  <cp:lastModifiedBy>E²G</cp:lastModifiedBy>
  <cp:revision>95</cp:revision>
  <cp:lastPrinted>2025-03-11T10:03:00Z</cp:lastPrinted>
  <dcterms:created xsi:type="dcterms:W3CDTF">2025-03-11T07:18:00Z</dcterms:created>
  <dcterms:modified xsi:type="dcterms:W3CDTF">2025-03-12T03:36:00Z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0x0101001ABBD5DE8C002342874E17DC8C85D45A</vt:lpwstr>
  </property>
</Properties>
</file>